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28F" w:rsidRPr="00E80746" w:rsidRDefault="0001728F" w:rsidP="000833B4">
      <w:pPr>
        <w:pStyle w:val="CoverProjectName"/>
        <w:ind w:right="-24"/>
        <w:jc w:val="center"/>
        <w:rPr>
          <w:rFonts w:ascii="Arial" w:hAnsi="Arial" w:cs="Arial"/>
          <w:b w:val="0"/>
          <w:color w:val="auto"/>
          <w:spacing w:val="0"/>
          <w:sz w:val="32"/>
          <w:szCs w:val="32"/>
          <w:lang w:val="da-DK"/>
        </w:rPr>
      </w:pPr>
      <w:r w:rsidRPr="00E80746">
        <w:rPr>
          <w:rFonts w:ascii="Arial" w:hAnsi="Arial" w:cs="Arial"/>
          <w:b w:val="0"/>
          <w:color w:val="auto"/>
          <w:spacing w:val="0"/>
          <w:sz w:val="32"/>
          <w:szCs w:val="32"/>
          <w:lang w:val="da-DK"/>
        </w:rPr>
        <w:t>USB-RS232 Driver Assignment and Installation for Reefer Manager</w:t>
      </w:r>
    </w:p>
    <w:p w:rsidR="0001728F" w:rsidRDefault="0001728F" w:rsidP="000833B4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ind w:left="720"/>
        <w:sectPr w:rsidR="0001728F" w:rsidSect="0089130F">
          <w:headerReference w:type="default" r:id="rId7"/>
          <w:footerReference w:type="first" r:id="rId8"/>
          <w:type w:val="evenPage"/>
          <w:pgSz w:w="12240" w:h="15840" w:code="1"/>
          <w:pgMar w:top="720" w:right="1289" w:bottom="720" w:left="270" w:header="965" w:footer="965" w:gutter="0"/>
          <w:cols w:space="450"/>
          <w:titlePg/>
        </w:sectPr>
      </w:pPr>
      <w:bookmarkStart w:id="0" w:name="_Toc222731611"/>
      <w:bookmarkStart w:id="1" w:name="_Toc222731678"/>
      <w:bookmarkStart w:id="2" w:name="_Toc222731253"/>
      <w:bookmarkStart w:id="3" w:name="_Toc222731423"/>
      <w:bookmarkStart w:id="4" w:name="_Toc222731612"/>
      <w:bookmarkStart w:id="5" w:name="_Toc222731679"/>
      <w:bookmarkEnd w:id="0"/>
      <w:bookmarkEnd w:id="1"/>
      <w:bookmarkEnd w:id="2"/>
      <w:bookmarkEnd w:id="3"/>
      <w:bookmarkEnd w:id="4"/>
      <w:bookmarkEnd w:id="5"/>
    </w:p>
    <w:p w:rsidR="0001728F" w:rsidRDefault="0001728F" w:rsidP="0089130F">
      <w:pPr>
        <w:pStyle w:val="BulletMindTree"/>
        <w:numPr>
          <w:ilvl w:val="0"/>
          <w:numId w:val="0"/>
        </w:numPr>
        <w:spacing w:after="120" w:afterAutospacing="0" w:line="240" w:lineRule="auto"/>
        <w:ind w:left="360"/>
      </w:pPr>
      <w:r>
        <w:t>If your computer has both a 9-pin serial port (COM Port) and a USB port, we recommend that you use the COM Port for communications.  These instru</w:t>
      </w:r>
      <w:r>
        <w:t>c</w:t>
      </w:r>
      <w:r>
        <w:t>tions are intended for those computers that do not have a 9-pin COM port.</w:t>
      </w:r>
    </w:p>
    <w:p w:rsidR="0001728F" w:rsidRDefault="0001728F" w:rsidP="0089130F">
      <w:pPr>
        <w:pStyle w:val="BulletMindTree"/>
        <w:numPr>
          <w:ilvl w:val="0"/>
          <w:numId w:val="0"/>
        </w:numPr>
        <w:spacing w:after="120" w:afterAutospacing="0" w:line="240" w:lineRule="auto"/>
        <w:ind w:left="360"/>
      </w:pPr>
      <w:r>
        <w:t xml:space="preserve">Most computers have more than one USB port.  Whichever port you connect the adapter to during this procedure is the </w:t>
      </w:r>
      <w:r w:rsidRPr="008E41D5">
        <w:rPr>
          <w:i/>
        </w:rPr>
        <w:t>only port</w:t>
      </w:r>
      <w:r>
        <w:t xml:space="preserve"> that will operate following this procedure.  If it is a requirement that more than one of the ports be available, this procedure must be followed for each port.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 w:rsidRPr="007B6849">
        <w:t>Unplug any USB Serial Adapter if connected</w:t>
      </w:r>
      <w:r>
        <w:t>.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 w:rsidRPr="007B6849">
        <w:t xml:space="preserve">Install </w:t>
      </w:r>
      <w:r w:rsidRPr="007B6849">
        <w:rPr>
          <w:b/>
        </w:rPr>
        <w:t>CCN, USB</w:t>
      </w:r>
      <w:r>
        <w:rPr>
          <w:b/>
        </w:rPr>
        <w:t>-RS232</w:t>
      </w:r>
      <w:r w:rsidRPr="007B6849">
        <w:rPr>
          <w:b/>
        </w:rPr>
        <w:t xml:space="preserve">, ReeferManager, Reports, </w:t>
      </w:r>
      <w:r w:rsidRPr="007B6849">
        <w:t xml:space="preserve">in that order, from the version </w:t>
      </w:r>
      <w:r>
        <w:t>0</w:t>
      </w:r>
      <w:r w:rsidRPr="007B6849">
        <w:t>3.08</w:t>
      </w:r>
      <w:r>
        <w:t>.00</w:t>
      </w:r>
      <w:r w:rsidRPr="007B6849">
        <w:t xml:space="preserve"> CD. Find autorun.exe on the CD in order to bring up the Installation menu. Follow onscreen i</w:t>
      </w:r>
      <w:r w:rsidRPr="007B6849">
        <w:t>n</w:t>
      </w:r>
      <w:r w:rsidRPr="007B6849">
        <w:t>structions.</w:t>
      </w:r>
      <w:r>
        <w:t xml:space="preserve">  Exit install screen and remove CD.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>
        <w:rPr>
          <w:noProof/>
          <w:lang w:val="fr-FR"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6" type="#_x0000_t75" style="position:absolute;left:0;text-align:left;margin-left:277.25pt;margin-top:.05pt;width:303pt;height:219pt;z-index:251658752;visibility:visible">
            <v:imagedata r:id="rId9" o:title=""/>
            <w10:wrap type="square"/>
          </v:shape>
        </w:pict>
      </w:r>
      <w:r w:rsidRPr="007B6849">
        <w:t xml:space="preserve">Insert CD that comes with the USB Adapter, </w:t>
      </w:r>
      <w:r>
        <w:t xml:space="preserve">and follow the on-screen instructions to install the drivers. </w:t>
      </w:r>
      <w:r w:rsidRPr="007B6849">
        <w:t>Exit out when complete</w:t>
      </w:r>
      <w:r>
        <w:t xml:space="preserve"> and</w:t>
      </w:r>
      <w:r w:rsidRPr="007B6849">
        <w:t xml:space="preserve"> remove </w:t>
      </w:r>
      <w:r>
        <w:t xml:space="preserve">the </w:t>
      </w:r>
      <w:r w:rsidRPr="007B6849">
        <w:t>CD.</w:t>
      </w:r>
    </w:p>
    <w:p w:rsidR="0001728F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 w:rsidRPr="007B6849">
        <w:t>Connect the USB Serial Adapter, if any wi</w:t>
      </w:r>
      <w:r w:rsidRPr="007B6849">
        <w:t>n</w:t>
      </w:r>
      <w:r w:rsidRPr="007B6849">
        <w:t xml:space="preserve">dows installation instructions pop-up at this point, then the installation of the USB adapter did not install properly. </w:t>
      </w:r>
      <w:r>
        <w:t xml:space="preserve">Follow the on-screen instructions to re-install the drivers.  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>
        <w:t>Click on the</w:t>
      </w:r>
      <w:r w:rsidRPr="007B6849">
        <w:t xml:space="preserve"> the Start </w:t>
      </w:r>
      <w:r>
        <w:t>Button</w:t>
      </w:r>
      <w:r w:rsidRPr="007B6849">
        <w:t>,</w:t>
      </w:r>
      <w:r>
        <w:t xml:space="preserve"> then</w:t>
      </w:r>
      <w:r w:rsidRPr="007B6849">
        <w:t xml:space="preserve"> go to “All Programs” then “Carrier” and click on DriverCo</w:t>
      </w:r>
      <w:r w:rsidRPr="007B6849">
        <w:t>n</w:t>
      </w:r>
      <w:r w:rsidRPr="007B6849">
        <w:t>fig.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/>
      </w:pPr>
      <w:r w:rsidRPr="007B6849">
        <w:t>With Serial Adapter plugged in, the USB - S</w:t>
      </w:r>
      <w:r w:rsidRPr="007B6849">
        <w:t>e</w:t>
      </w:r>
      <w:r w:rsidRPr="007B6849">
        <w:t>rial Adapter driver should be visible in the DriverConfig Utility dropdown menu as shown below.</w:t>
      </w:r>
    </w:p>
    <w:p w:rsidR="0001728F" w:rsidRPr="007B6849" w:rsidRDefault="0001728F" w:rsidP="0089130F">
      <w:pPr>
        <w:pStyle w:val="BulletMindTree"/>
        <w:numPr>
          <w:ilvl w:val="0"/>
          <w:numId w:val="0"/>
        </w:numPr>
        <w:tabs>
          <w:tab w:val="num" w:pos="900"/>
        </w:tabs>
        <w:spacing w:after="120" w:afterAutospacing="0" w:line="240" w:lineRule="auto"/>
        <w:ind w:left="360"/>
      </w:pPr>
      <w:r>
        <w:rPr>
          <w:noProof/>
          <w:lang w:val="fr-FR" w:eastAsia="fr-FR"/>
        </w:rPr>
        <w:pict>
          <v:shape id="Picture 3" o:spid="_x0000_s1027" type="#_x0000_t75" style="position:absolute;left:0;text-align:left;margin-left:3.75pt;margin-top:7.6pt;width:256.65pt;height:133.15pt;z-index:-251659776;visibility:visible" wrapcoords="-63 0 -63 21479 21600 21479 21600 0 -63 0">
            <v:imagedata r:id="rId10" o:title=""/>
            <w10:wrap type="tight" side="right"/>
          </v:shape>
        </w:pict>
      </w:r>
      <w:r>
        <w:br w:type="textWrapping" w:clear="all"/>
        <w:t>NOTE:  Your Driver Configuration list will appear di</w:t>
      </w:r>
      <w:r>
        <w:t>f</w:t>
      </w:r>
      <w:r>
        <w:t>ferently than the one shown above, depending on what drivers are already installed on your computer.</w:t>
      </w:r>
    </w:p>
    <w:p w:rsidR="0001728F" w:rsidRPr="007B6849" w:rsidRDefault="0001728F" w:rsidP="0089130F">
      <w:pPr>
        <w:pStyle w:val="BulletMindTree"/>
        <w:numPr>
          <w:ilvl w:val="0"/>
          <w:numId w:val="13"/>
        </w:numPr>
        <w:tabs>
          <w:tab w:val="clear" w:pos="1080"/>
          <w:tab w:val="num" w:pos="900"/>
        </w:tabs>
        <w:spacing w:after="120" w:afterAutospacing="0" w:line="240" w:lineRule="auto"/>
        <w:ind w:left="720" w:hanging="270"/>
      </w:pPr>
      <w:r w:rsidRPr="007B6849">
        <w:t>Select the Appropriate USB – Serial Adapter from the list.</w:t>
      </w:r>
    </w:p>
    <w:p w:rsidR="0001728F" w:rsidRPr="007B6849" w:rsidRDefault="0001728F" w:rsidP="0089130F">
      <w:pPr>
        <w:pStyle w:val="BulletMindTree"/>
        <w:numPr>
          <w:ilvl w:val="1"/>
          <w:numId w:val="13"/>
        </w:numPr>
        <w:tabs>
          <w:tab w:val="clear" w:pos="1800"/>
          <w:tab w:val="num" w:pos="1620"/>
        </w:tabs>
        <w:spacing w:after="120" w:afterAutospacing="0" w:line="240" w:lineRule="auto"/>
        <w:ind w:left="1368"/>
      </w:pPr>
      <w:r w:rsidRPr="007B6849">
        <w:t>Click “Install</w:t>
      </w:r>
      <w:r>
        <w:t>” button on the</w:t>
      </w:r>
      <w:r w:rsidRPr="007B6849">
        <w:t xml:space="preserve"> Driver Co</w:t>
      </w:r>
      <w:r w:rsidRPr="007B6849">
        <w:t>n</w:t>
      </w:r>
      <w:r w:rsidRPr="007B6849">
        <w:t xml:space="preserve">figuration </w:t>
      </w:r>
      <w:r>
        <w:t>menu</w:t>
      </w:r>
      <w:r w:rsidRPr="007B6849">
        <w:t>.</w:t>
      </w:r>
    </w:p>
    <w:p w:rsidR="0001728F" w:rsidRPr="007B6849" w:rsidRDefault="0001728F" w:rsidP="0089130F">
      <w:pPr>
        <w:pStyle w:val="BulletMindTree"/>
        <w:numPr>
          <w:ilvl w:val="1"/>
          <w:numId w:val="13"/>
        </w:numPr>
        <w:tabs>
          <w:tab w:val="clear" w:pos="1800"/>
          <w:tab w:val="num" w:pos="1620"/>
        </w:tabs>
        <w:spacing w:after="120" w:afterAutospacing="0" w:line="240" w:lineRule="auto"/>
        <w:ind w:left="1368"/>
      </w:pPr>
      <w:r>
        <w:t xml:space="preserve">In the pop-up box, click the down arrow next to the “Look In” field, and scroll to </w:t>
      </w:r>
      <w:r w:rsidRPr="007B6849">
        <w:t>C:\Windows\System32\</w:t>
      </w:r>
      <w:r>
        <w:t>.  Locate and hig</w:t>
      </w:r>
      <w:r>
        <w:t>h</w:t>
      </w:r>
      <w:r>
        <w:t xml:space="preserve">light file </w:t>
      </w:r>
      <w:r w:rsidRPr="007B6849">
        <w:t>vspDe</w:t>
      </w:r>
      <w:r>
        <w:t>vUpr.sys</w:t>
      </w:r>
      <w:r w:rsidRPr="007B6849">
        <w:t>, then Click Open button. This will install driver and will show Message “Driver Installed Succes</w:t>
      </w:r>
      <w:r w:rsidRPr="007B6849">
        <w:t>s</w:t>
      </w:r>
      <w:r w:rsidRPr="007B6849">
        <w:t>fully”.</w:t>
      </w:r>
    </w:p>
    <w:p w:rsidR="0001728F" w:rsidRPr="007B6849" w:rsidRDefault="0001728F" w:rsidP="0089130F">
      <w:pPr>
        <w:pStyle w:val="BulletMindTree"/>
        <w:numPr>
          <w:ilvl w:val="1"/>
          <w:numId w:val="13"/>
        </w:numPr>
        <w:tabs>
          <w:tab w:val="clear" w:pos="1800"/>
          <w:tab w:val="num" w:pos="1260"/>
          <w:tab w:val="num" w:pos="1620"/>
        </w:tabs>
        <w:spacing w:after="120" w:afterAutospacing="0" w:line="240" w:lineRule="auto"/>
        <w:ind w:left="1080" w:right="-990" w:hanging="270"/>
      </w:pPr>
      <w:r w:rsidRPr="007B6849">
        <w:t xml:space="preserve">Click “Configure” button in </w:t>
      </w:r>
      <w:r>
        <w:t xml:space="preserve">the </w:t>
      </w:r>
      <w:r w:rsidRPr="007B6849">
        <w:t>Driver Configuration</w:t>
      </w:r>
      <w:r>
        <w:t xml:space="preserve"> pop-up box</w:t>
      </w:r>
      <w:r w:rsidRPr="007B6849">
        <w:t>.</w:t>
      </w:r>
    </w:p>
    <w:p w:rsidR="0001728F" w:rsidRDefault="0001728F" w:rsidP="0089130F">
      <w:pPr>
        <w:pStyle w:val="BulletMindTree"/>
        <w:numPr>
          <w:ilvl w:val="1"/>
          <w:numId w:val="13"/>
        </w:numPr>
        <w:tabs>
          <w:tab w:val="clear" w:pos="1800"/>
          <w:tab w:val="num" w:pos="1260"/>
          <w:tab w:val="num" w:pos="1620"/>
        </w:tabs>
        <w:spacing w:after="120" w:afterAutospacing="0" w:line="240" w:lineRule="auto"/>
        <w:ind w:left="1080" w:right="-990" w:hanging="270"/>
      </w:pPr>
      <w:r w:rsidRPr="007B6849">
        <w:t>Unplug the USB Serial Adapter</w:t>
      </w:r>
      <w:r>
        <w:t>, wait a couple seconds</w:t>
      </w:r>
      <w:r w:rsidRPr="007B6849">
        <w:t xml:space="preserve"> and plug it again. Click on Test Button</w:t>
      </w:r>
      <w:r>
        <w:t>.</w:t>
      </w:r>
      <w:r w:rsidRPr="007B6849">
        <w:t xml:space="preserve"> </w:t>
      </w:r>
      <w:r>
        <w:t>The</w:t>
      </w:r>
      <w:r w:rsidRPr="007B6849">
        <w:t xml:space="preserve"> Message “Driver has loaded successfully”</w:t>
      </w:r>
      <w:r>
        <w:t xml:space="preserve"> will appear if everything has been done correctly</w:t>
      </w:r>
      <w:r w:rsidRPr="007B6849">
        <w:t xml:space="preserve">. Now </w:t>
      </w:r>
      <w:r>
        <w:t xml:space="preserve">the </w:t>
      </w:r>
      <w:r w:rsidRPr="007B6849">
        <w:t>user will be able use this Adapter through Reefer Manager Application.</w:t>
      </w:r>
    </w:p>
    <w:p w:rsidR="0001728F" w:rsidRDefault="0001728F" w:rsidP="00FB0886">
      <w:pPr>
        <w:pStyle w:val="ListParagraph"/>
        <w:spacing w:after="0" w:afterAutospacing="0"/>
      </w:pPr>
    </w:p>
    <w:p w:rsidR="0001728F" w:rsidRPr="007B6849" w:rsidRDefault="0001728F" w:rsidP="0089130F">
      <w:pPr>
        <w:pStyle w:val="BulletMindTree"/>
        <w:numPr>
          <w:ilvl w:val="0"/>
          <w:numId w:val="13"/>
        </w:numPr>
        <w:spacing w:after="120" w:afterAutospacing="0" w:line="240" w:lineRule="auto"/>
        <w:ind w:left="720" w:right="-907"/>
      </w:pPr>
      <w:r w:rsidRPr="007B6849">
        <w:t xml:space="preserve">Open Reefer </w:t>
      </w:r>
      <w:r>
        <w:t>manager and select PC Setup from the drop-down menu</w:t>
      </w:r>
      <w:r w:rsidRPr="007B6849">
        <w:t xml:space="preserve"> across the top. </w:t>
      </w:r>
    </w:p>
    <w:p w:rsidR="0001728F" w:rsidRDefault="0001728F" w:rsidP="0010556D">
      <w:pPr>
        <w:pStyle w:val="BulletMindTree"/>
        <w:numPr>
          <w:ilvl w:val="0"/>
          <w:numId w:val="13"/>
        </w:numPr>
        <w:spacing w:after="120" w:afterAutospacing="0" w:line="240" w:lineRule="auto"/>
        <w:ind w:left="720" w:right="-907"/>
      </w:pPr>
      <w:r w:rsidRPr="007B6849">
        <w:t>In the PC Set Up screen, you should see a COM Radio button (may not be COM4) if Driver were installed and co</w:t>
      </w:r>
      <w:r w:rsidRPr="007B6849">
        <w:t>n</w:t>
      </w:r>
      <w:r w:rsidRPr="007B6849">
        <w:t>figured properly. Select the COM Port and click “OK” button</w:t>
      </w:r>
      <w:r>
        <w:rPr>
          <w:noProof/>
          <w:lang w:val="fr-FR" w:eastAsia="fr-FR"/>
        </w:rPr>
        <w:pict>
          <v:shape id="_x0000_s1028" type="#_x0000_t75" style="position:absolute;left:0;text-align:left;margin-left:23.65pt;margin-top:41.15pt;width:253.5pt;height:174pt;z-index:-251658752;visibility:visible;mso-position-horizontal-relative:text;mso-position-vertical-relative:text">
            <v:imagedata r:id="rId11" o:title=""/>
            <w10:wrap type="square"/>
          </v:shape>
        </w:pict>
      </w:r>
    </w:p>
    <w:sectPr w:rsidR="0001728F" w:rsidSect="0089130F">
      <w:type w:val="continuous"/>
      <w:pgSz w:w="12240" w:h="15840" w:code="1"/>
      <w:pgMar w:top="720" w:right="1296" w:bottom="720" w:left="274" w:header="965" w:footer="965" w:gutter="0"/>
      <w:cols w:num="2" w:space="45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28F" w:rsidRDefault="0001728F">
      <w:r>
        <w:separator/>
      </w:r>
    </w:p>
  </w:endnote>
  <w:endnote w:type="continuationSeparator" w:id="0">
    <w:p w:rsidR="0001728F" w:rsidRDefault="0001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8F" w:rsidRDefault="0001728F" w:rsidP="0010556D">
    <w:pPr>
      <w:pStyle w:val="Footer"/>
      <w:ind w:left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28F" w:rsidRDefault="0001728F">
      <w:r>
        <w:separator/>
      </w:r>
    </w:p>
  </w:footnote>
  <w:footnote w:type="continuationSeparator" w:id="0">
    <w:p w:rsidR="0001728F" w:rsidRDefault="00017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000"/>
    </w:tblPr>
    <w:tblGrid>
      <w:gridCol w:w="3288"/>
      <w:gridCol w:w="3289"/>
      <w:gridCol w:w="4104"/>
    </w:tblGrid>
    <w:tr w:rsidR="0001728F">
      <w:trPr>
        <w:cantSplit/>
        <w:trHeight w:hRule="exact" w:val="57"/>
      </w:trPr>
      <w:tc>
        <w:tcPr>
          <w:tcW w:w="3288" w:type="dxa"/>
          <w:shd w:val="clear" w:color="auto" w:fill="C61217"/>
        </w:tcPr>
        <w:p w:rsidR="0001728F" w:rsidRDefault="0001728F">
          <w:pPr>
            <w:pStyle w:val="Header"/>
          </w:pPr>
        </w:p>
      </w:tc>
      <w:tc>
        <w:tcPr>
          <w:tcW w:w="3289" w:type="dxa"/>
          <w:shd w:val="clear" w:color="auto" w:fill="FED000"/>
        </w:tcPr>
        <w:p w:rsidR="0001728F" w:rsidRDefault="0001728F">
          <w:pPr>
            <w:pStyle w:val="Header"/>
          </w:pPr>
        </w:p>
      </w:tc>
      <w:tc>
        <w:tcPr>
          <w:tcW w:w="0" w:type="auto"/>
          <w:shd w:val="clear" w:color="auto" w:fill="001551"/>
        </w:tcPr>
        <w:p w:rsidR="0001728F" w:rsidRDefault="0001728F">
          <w:pPr>
            <w:pStyle w:val="Header"/>
          </w:pPr>
        </w:p>
      </w:tc>
    </w:tr>
  </w:tbl>
  <w:p w:rsidR="0001728F" w:rsidRDefault="000172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12019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283B6D"/>
    <w:multiLevelType w:val="hybridMultilevel"/>
    <w:tmpl w:val="16A886DE"/>
    <w:lvl w:ilvl="0" w:tplc="4620930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007073C4"/>
    <w:multiLevelType w:val="hybridMultilevel"/>
    <w:tmpl w:val="C95C65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0921264"/>
    <w:multiLevelType w:val="multilevel"/>
    <w:tmpl w:val="8D5EE3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001551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470999"/>
    <w:multiLevelType w:val="hybridMultilevel"/>
    <w:tmpl w:val="93128D5C"/>
    <w:lvl w:ilvl="0" w:tplc="3AB6B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04920460"/>
    <w:multiLevelType w:val="hybridMultilevel"/>
    <w:tmpl w:val="6206D6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0AA64098"/>
    <w:multiLevelType w:val="hybridMultilevel"/>
    <w:tmpl w:val="93CEB58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0CD45B1"/>
    <w:multiLevelType w:val="multilevel"/>
    <w:tmpl w:val="856867B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125622C2"/>
    <w:multiLevelType w:val="hybridMultilevel"/>
    <w:tmpl w:val="5E8217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32C2CB8"/>
    <w:multiLevelType w:val="multilevel"/>
    <w:tmpl w:val="01C2B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001551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516FAA"/>
    <w:multiLevelType w:val="hybridMultilevel"/>
    <w:tmpl w:val="2E3E6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5C148D8"/>
    <w:multiLevelType w:val="hybridMultilevel"/>
    <w:tmpl w:val="DBC6F3A6"/>
    <w:lvl w:ilvl="0" w:tplc="3AB6B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51969D3"/>
    <w:multiLevelType w:val="multilevel"/>
    <w:tmpl w:val="6FFCAD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001551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DB6F0E"/>
    <w:multiLevelType w:val="hybridMultilevel"/>
    <w:tmpl w:val="A7F2A0EC"/>
    <w:lvl w:ilvl="0" w:tplc="F5A425BA">
      <w:start w:val="5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A885165"/>
    <w:multiLevelType w:val="hybridMultilevel"/>
    <w:tmpl w:val="C2B2D6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001551"/>
      </w:rPr>
    </w:lvl>
    <w:lvl w:ilvl="1" w:tplc="2A5C6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6CA0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9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5CE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CA8B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61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6278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6C71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0108DC"/>
    <w:multiLevelType w:val="hybridMultilevel"/>
    <w:tmpl w:val="EDBABEB2"/>
    <w:lvl w:ilvl="0" w:tplc="7102F5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i w:val="0"/>
        <w:color w:val="auto"/>
      </w:rPr>
    </w:lvl>
    <w:lvl w:ilvl="2" w:tplc="246CA0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9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5CE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CA8B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61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6278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6C71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1A2F73"/>
    <w:multiLevelType w:val="hybridMultilevel"/>
    <w:tmpl w:val="164E1472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7">
    <w:nsid w:val="3A6447BD"/>
    <w:multiLevelType w:val="hybridMultilevel"/>
    <w:tmpl w:val="38FEDCA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B4F12DB"/>
    <w:multiLevelType w:val="hybridMultilevel"/>
    <w:tmpl w:val="A776D1EC"/>
    <w:lvl w:ilvl="0" w:tplc="45E86302">
      <w:start w:val="1"/>
      <w:numFmt w:val="bullet"/>
      <w:pStyle w:val="List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  <w:color w:val="001551"/>
        <w:sz w:val="16"/>
      </w:rPr>
    </w:lvl>
    <w:lvl w:ilvl="1" w:tplc="BD608B3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color w:val="001551"/>
        <w:sz w:val="16"/>
      </w:rPr>
    </w:lvl>
    <w:lvl w:ilvl="2" w:tplc="A07057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2C7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625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76B0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4424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586E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748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8F1501"/>
    <w:multiLevelType w:val="hybridMultilevel"/>
    <w:tmpl w:val="D3367CD0"/>
    <w:lvl w:ilvl="0" w:tplc="5EF8B432">
      <w:start w:val="1"/>
      <w:numFmt w:val="decimal"/>
      <w:lvlText w:val="Appendix %1."/>
      <w:lvlJc w:val="left"/>
      <w:pPr>
        <w:tabs>
          <w:tab w:val="num" w:pos="1440"/>
        </w:tabs>
        <w:ind w:left="360" w:hanging="360"/>
      </w:pPr>
      <w:rPr>
        <w:rFonts w:cs="Times New Roman" w:hint="default"/>
      </w:rPr>
    </w:lvl>
    <w:lvl w:ilvl="1" w:tplc="807A4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58C8C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B8C0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5C8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68AD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B7EA1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3F000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FA09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C36E45"/>
    <w:multiLevelType w:val="hybridMultilevel"/>
    <w:tmpl w:val="08E48AC0"/>
    <w:lvl w:ilvl="0" w:tplc="81A0657A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color w:val="001551"/>
      </w:rPr>
    </w:lvl>
    <w:lvl w:ilvl="1" w:tplc="75A492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1A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CC8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B44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FCDA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7CA2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62A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20CE4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872E10"/>
    <w:multiLevelType w:val="hybridMultilevel"/>
    <w:tmpl w:val="A7C83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438A2"/>
    <w:multiLevelType w:val="hybridMultilevel"/>
    <w:tmpl w:val="B31E284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2684DC1"/>
    <w:multiLevelType w:val="hybridMultilevel"/>
    <w:tmpl w:val="4E5A35A4"/>
    <w:lvl w:ilvl="0" w:tplc="0409000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24">
    <w:nsid w:val="471E04C0"/>
    <w:multiLevelType w:val="multilevel"/>
    <w:tmpl w:val="169242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596E75"/>
    <w:multiLevelType w:val="hybridMultilevel"/>
    <w:tmpl w:val="2166C396"/>
    <w:lvl w:ilvl="0" w:tplc="E460F2A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ECCFE8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5A6E74FA"/>
    <w:multiLevelType w:val="hybridMultilevel"/>
    <w:tmpl w:val="28FEEE4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354E75"/>
    <w:multiLevelType w:val="hybridMultilevel"/>
    <w:tmpl w:val="340E4F6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001551"/>
      </w:rPr>
    </w:lvl>
    <w:lvl w:ilvl="1" w:tplc="E58250C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246CA0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9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5CE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CA8B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61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6278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6C71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11D82"/>
    <w:multiLevelType w:val="hybridMultilevel"/>
    <w:tmpl w:val="6206D6C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BE646CD"/>
    <w:multiLevelType w:val="hybridMultilevel"/>
    <w:tmpl w:val="D9922E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001551"/>
      </w:rPr>
    </w:lvl>
    <w:lvl w:ilvl="1" w:tplc="E58250C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246CA0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9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5CE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CA8B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C61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6278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6C71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3342BC"/>
    <w:multiLevelType w:val="hybridMultilevel"/>
    <w:tmpl w:val="E334F2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0243EB"/>
    <w:multiLevelType w:val="multilevel"/>
    <w:tmpl w:val="01C2B3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  <w:color w:val="001551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B51DA4"/>
    <w:multiLevelType w:val="hybridMultilevel"/>
    <w:tmpl w:val="BBD2002E"/>
    <w:lvl w:ilvl="0" w:tplc="D85E09E6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/>
      </w:rPr>
    </w:lvl>
    <w:lvl w:ilvl="1" w:tplc="F5D24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F5A46E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B877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A405D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A28EA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33AB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AE59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1E2F4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3803592"/>
    <w:multiLevelType w:val="multilevel"/>
    <w:tmpl w:val="856867B0"/>
    <w:lvl w:ilvl="0">
      <w:start w:val="1"/>
      <w:numFmt w:val="decimal"/>
      <w:lvlText w:val="%1"/>
      <w:lvlJc w:val="left"/>
      <w:pPr>
        <w:tabs>
          <w:tab w:val="num" w:pos="360"/>
        </w:tabs>
        <w:ind w:left="170" w:hanging="1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7FC73EC9"/>
    <w:multiLevelType w:val="hybridMultilevel"/>
    <w:tmpl w:val="A97A491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9"/>
  </w:num>
  <w:num w:numId="4">
    <w:abstractNumId w:val="7"/>
  </w:num>
  <w:num w:numId="5">
    <w:abstractNumId w:val="32"/>
  </w:num>
  <w:num w:numId="6">
    <w:abstractNumId w:val="18"/>
  </w:num>
  <w:num w:numId="7">
    <w:abstractNumId w:val="20"/>
  </w:num>
  <w:num w:numId="8">
    <w:abstractNumId w:val="13"/>
  </w:num>
  <w:num w:numId="9">
    <w:abstractNumId w:val="25"/>
  </w:num>
  <w:num w:numId="10">
    <w:abstractNumId w:val="1"/>
  </w:num>
  <w:num w:numId="11">
    <w:abstractNumId w:val="28"/>
  </w:num>
  <w:num w:numId="12">
    <w:abstractNumId w:val="26"/>
  </w:num>
  <w:num w:numId="13">
    <w:abstractNumId w:val="15"/>
  </w:num>
  <w:num w:numId="14">
    <w:abstractNumId w:val="6"/>
  </w:num>
  <w:num w:numId="15">
    <w:abstractNumId w:val="17"/>
  </w:num>
  <w:num w:numId="16">
    <w:abstractNumId w:val="22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10"/>
  </w:num>
  <w:num w:numId="24">
    <w:abstractNumId w:val="34"/>
  </w:num>
  <w:num w:numId="25">
    <w:abstractNumId w:val="7"/>
  </w:num>
  <w:num w:numId="26">
    <w:abstractNumId w:val="7"/>
  </w:num>
  <w:num w:numId="27">
    <w:abstractNumId w:val="7"/>
  </w:num>
  <w:num w:numId="28">
    <w:abstractNumId w:val="30"/>
  </w:num>
  <w:num w:numId="29">
    <w:abstractNumId w:val="21"/>
  </w:num>
  <w:num w:numId="30">
    <w:abstractNumId w:val="23"/>
  </w:num>
  <w:num w:numId="31">
    <w:abstractNumId w:val="8"/>
  </w:num>
  <w:num w:numId="32">
    <w:abstractNumId w:val="7"/>
  </w:num>
  <w:num w:numId="33">
    <w:abstractNumId w:val="2"/>
  </w:num>
  <w:num w:numId="34">
    <w:abstractNumId w:val="3"/>
  </w:num>
  <w:num w:numId="35">
    <w:abstractNumId w:val="14"/>
  </w:num>
  <w:num w:numId="36">
    <w:abstractNumId w:val="12"/>
  </w:num>
  <w:num w:numId="37">
    <w:abstractNumId w:val="9"/>
  </w:num>
  <w:num w:numId="38">
    <w:abstractNumId w:val="27"/>
  </w:num>
  <w:num w:numId="39">
    <w:abstractNumId w:val="31"/>
  </w:num>
  <w:num w:numId="40">
    <w:abstractNumId w:val="29"/>
  </w:num>
  <w:num w:numId="41">
    <w:abstractNumId w:val="33"/>
  </w:num>
  <w:num w:numId="42">
    <w:abstractNumId w:val="11"/>
  </w:num>
  <w:num w:numId="43">
    <w:abstractNumId w:val="4"/>
  </w:num>
  <w:num w:numId="44">
    <w:abstractNumId w:val="16"/>
  </w:num>
  <w:num w:numId="45">
    <w:abstractNumId w:val="5"/>
  </w:num>
  <w:num w:numId="46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autoHyphenation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22F"/>
    <w:rsid w:val="00000034"/>
    <w:rsid w:val="00000760"/>
    <w:rsid w:val="00001016"/>
    <w:rsid w:val="00001C52"/>
    <w:rsid w:val="0000292B"/>
    <w:rsid w:val="00002BDC"/>
    <w:rsid w:val="00005B67"/>
    <w:rsid w:val="00005C45"/>
    <w:rsid w:val="000067FF"/>
    <w:rsid w:val="00006AE8"/>
    <w:rsid w:val="00007929"/>
    <w:rsid w:val="00010709"/>
    <w:rsid w:val="000110FC"/>
    <w:rsid w:val="000113E0"/>
    <w:rsid w:val="000115F7"/>
    <w:rsid w:val="00012D4A"/>
    <w:rsid w:val="000134C6"/>
    <w:rsid w:val="000135E6"/>
    <w:rsid w:val="000150A4"/>
    <w:rsid w:val="00015A58"/>
    <w:rsid w:val="00016111"/>
    <w:rsid w:val="00016D7A"/>
    <w:rsid w:val="0001728F"/>
    <w:rsid w:val="000176EA"/>
    <w:rsid w:val="00020BAF"/>
    <w:rsid w:val="000227B5"/>
    <w:rsid w:val="00023355"/>
    <w:rsid w:val="000242B6"/>
    <w:rsid w:val="000271AC"/>
    <w:rsid w:val="00030DB3"/>
    <w:rsid w:val="0003124F"/>
    <w:rsid w:val="00031BFC"/>
    <w:rsid w:val="000331FD"/>
    <w:rsid w:val="0003449F"/>
    <w:rsid w:val="00035044"/>
    <w:rsid w:val="0003589D"/>
    <w:rsid w:val="00037321"/>
    <w:rsid w:val="000402EE"/>
    <w:rsid w:val="000403C8"/>
    <w:rsid w:val="00040576"/>
    <w:rsid w:val="000408F5"/>
    <w:rsid w:val="00040CE0"/>
    <w:rsid w:val="00040E78"/>
    <w:rsid w:val="00041FEF"/>
    <w:rsid w:val="00043B82"/>
    <w:rsid w:val="00044AF1"/>
    <w:rsid w:val="0004527A"/>
    <w:rsid w:val="00047BC3"/>
    <w:rsid w:val="00051BFC"/>
    <w:rsid w:val="0005206F"/>
    <w:rsid w:val="00052CF6"/>
    <w:rsid w:val="000530D9"/>
    <w:rsid w:val="00054573"/>
    <w:rsid w:val="000548E4"/>
    <w:rsid w:val="00054BB1"/>
    <w:rsid w:val="00054E77"/>
    <w:rsid w:val="0005524A"/>
    <w:rsid w:val="00055AD4"/>
    <w:rsid w:val="00056A55"/>
    <w:rsid w:val="000605A9"/>
    <w:rsid w:val="00060A8F"/>
    <w:rsid w:val="000615E5"/>
    <w:rsid w:val="000620AC"/>
    <w:rsid w:val="000629B2"/>
    <w:rsid w:val="00062C06"/>
    <w:rsid w:val="00062C11"/>
    <w:rsid w:val="00066B7D"/>
    <w:rsid w:val="00066EDF"/>
    <w:rsid w:val="00067FCE"/>
    <w:rsid w:val="00070279"/>
    <w:rsid w:val="000703FB"/>
    <w:rsid w:val="0007082B"/>
    <w:rsid w:val="00070DA3"/>
    <w:rsid w:val="000717B3"/>
    <w:rsid w:val="00071AC2"/>
    <w:rsid w:val="00072C30"/>
    <w:rsid w:val="0007333D"/>
    <w:rsid w:val="00073D01"/>
    <w:rsid w:val="00073F00"/>
    <w:rsid w:val="00074EB6"/>
    <w:rsid w:val="0007572B"/>
    <w:rsid w:val="00075866"/>
    <w:rsid w:val="0007636C"/>
    <w:rsid w:val="000778C2"/>
    <w:rsid w:val="000804F0"/>
    <w:rsid w:val="00082A0B"/>
    <w:rsid w:val="00083045"/>
    <w:rsid w:val="000833B4"/>
    <w:rsid w:val="00083A9E"/>
    <w:rsid w:val="00084886"/>
    <w:rsid w:val="00085145"/>
    <w:rsid w:val="00085210"/>
    <w:rsid w:val="0008578D"/>
    <w:rsid w:val="00086B8E"/>
    <w:rsid w:val="00087951"/>
    <w:rsid w:val="0009008E"/>
    <w:rsid w:val="0009083A"/>
    <w:rsid w:val="000912C9"/>
    <w:rsid w:val="00091710"/>
    <w:rsid w:val="00092D56"/>
    <w:rsid w:val="0009588B"/>
    <w:rsid w:val="000967F8"/>
    <w:rsid w:val="000973B6"/>
    <w:rsid w:val="00097A7C"/>
    <w:rsid w:val="000A01D6"/>
    <w:rsid w:val="000A12EF"/>
    <w:rsid w:val="000A1487"/>
    <w:rsid w:val="000A1DDB"/>
    <w:rsid w:val="000A4297"/>
    <w:rsid w:val="000B00EB"/>
    <w:rsid w:val="000B0D56"/>
    <w:rsid w:val="000B1C94"/>
    <w:rsid w:val="000B2132"/>
    <w:rsid w:val="000B2474"/>
    <w:rsid w:val="000B2D21"/>
    <w:rsid w:val="000B499F"/>
    <w:rsid w:val="000B4C2D"/>
    <w:rsid w:val="000B4F2C"/>
    <w:rsid w:val="000B559E"/>
    <w:rsid w:val="000B70E2"/>
    <w:rsid w:val="000C283A"/>
    <w:rsid w:val="000C2D93"/>
    <w:rsid w:val="000C4748"/>
    <w:rsid w:val="000C517B"/>
    <w:rsid w:val="000C65A7"/>
    <w:rsid w:val="000D18A3"/>
    <w:rsid w:val="000D197F"/>
    <w:rsid w:val="000D307A"/>
    <w:rsid w:val="000D342D"/>
    <w:rsid w:val="000D3C00"/>
    <w:rsid w:val="000D3EF7"/>
    <w:rsid w:val="000D51D7"/>
    <w:rsid w:val="000D59C0"/>
    <w:rsid w:val="000D6A04"/>
    <w:rsid w:val="000D6A39"/>
    <w:rsid w:val="000D7560"/>
    <w:rsid w:val="000E0528"/>
    <w:rsid w:val="000E0767"/>
    <w:rsid w:val="000E0A46"/>
    <w:rsid w:val="000E1315"/>
    <w:rsid w:val="000E5EAE"/>
    <w:rsid w:val="000E602F"/>
    <w:rsid w:val="000E6F10"/>
    <w:rsid w:val="000E7230"/>
    <w:rsid w:val="000E7C9B"/>
    <w:rsid w:val="000F1CE9"/>
    <w:rsid w:val="000F33C5"/>
    <w:rsid w:val="000F3FBE"/>
    <w:rsid w:val="000F3FE5"/>
    <w:rsid w:val="000F46B8"/>
    <w:rsid w:val="000F4A3A"/>
    <w:rsid w:val="000F5DD6"/>
    <w:rsid w:val="000F7223"/>
    <w:rsid w:val="000F7445"/>
    <w:rsid w:val="000F7625"/>
    <w:rsid w:val="0010107F"/>
    <w:rsid w:val="0010183A"/>
    <w:rsid w:val="00103F85"/>
    <w:rsid w:val="0010556D"/>
    <w:rsid w:val="00107405"/>
    <w:rsid w:val="001077AC"/>
    <w:rsid w:val="00107C60"/>
    <w:rsid w:val="001106C1"/>
    <w:rsid w:val="00111249"/>
    <w:rsid w:val="0011161C"/>
    <w:rsid w:val="0011261B"/>
    <w:rsid w:val="00115467"/>
    <w:rsid w:val="00117D9C"/>
    <w:rsid w:val="00117F45"/>
    <w:rsid w:val="001211AC"/>
    <w:rsid w:val="00122210"/>
    <w:rsid w:val="0012309A"/>
    <w:rsid w:val="00123D90"/>
    <w:rsid w:val="00124C3E"/>
    <w:rsid w:val="0012631B"/>
    <w:rsid w:val="001264DB"/>
    <w:rsid w:val="00126E17"/>
    <w:rsid w:val="001270D5"/>
    <w:rsid w:val="0012732A"/>
    <w:rsid w:val="00127E21"/>
    <w:rsid w:val="00130925"/>
    <w:rsid w:val="00130AB4"/>
    <w:rsid w:val="00130B96"/>
    <w:rsid w:val="00131566"/>
    <w:rsid w:val="00131AD5"/>
    <w:rsid w:val="00131AE5"/>
    <w:rsid w:val="00132278"/>
    <w:rsid w:val="001334BC"/>
    <w:rsid w:val="0013545E"/>
    <w:rsid w:val="001356FB"/>
    <w:rsid w:val="00136401"/>
    <w:rsid w:val="00136DD2"/>
    <w:rsid w:val="00140254"/>
    <w:rsid w:val="00141229"/>
    <w:rsid w:val="00141E98"/>
    <w:rsid w:val="00142944"/>
    <w:rsid w:val="00142F8F"/>
    <w:rsid w:val="001437C5"/>
    <w:rsid w:val="0014429C"/>
    <w:rsid w:val="00144BC9"/>
    <w:rsid w:val="001451D8"/>
    <w:rsid w:val="00145786"/>
    <w:rsid w:val="00145D8C"/>
    <w:rsid w:val="001460C3"/>
    <w:rsid w:val="00147756"/>
    <w:rsid w:val="00147BDF"/>
    <w:rsid w:val="0015060A"/>
    <w:rsid w:val="00150FB1"/>
    <w:rsid w:val="00152F4E"/>
    <w:rsid w:val="00154F49"/>
    <w:rsid w:val="00155902"/>
    <w:rsid w:val="00157255"/>
    <w:rsid w:val="00160CE1"/>
    <w:rsid w:val="00162CB0"/>
    <w:rsid w:val="00163383"/>
    <w:rsid w:val="00163E3E"/>
    <w:rsid w:val="00164E5D"/>
    <w:rsid w:val="001664CB"/>
    <w:rsid w:val="00167117"/>
    <w:rsid w:val="0016740B"/>
    <w:rsid w:val="00167C29"/>
    <w:rsid w:val="00167E6B"/>
    <w:rsid w:val="00171255"/>
    <w:rsid w:val="001716A9"/>
    <w:rsid w:val="00171F0E"/>
    <w:rsid w:val="001721C1"/>
    <w:rsid w:val="00173252"/>
    <w:rsid w:val="00173CAC"/>
    <w:rsid w:val="00174211"/>
    <w:rsid w:val="001751D4"/>
    <w:rsid w:val="00176D53"/>
    <w:rsid w:val="001773DB"/>
    <w:rsid w:val="0018095C"/>
    <w:rsid w:val="0018124A"/>
    <w:rsid w:val="00181E65"/>
    <w:rsid w:val="0018257F"/>
    <w:rsid w:val="0018553E"/>
    <w:rsid w:val="00185813"/>
    <w:rsid w:val="00187D61"/>
    <w:rsid w:val="00187EFD"/>
    <w:rsid w:val="00190424"/>
    <w:rsid w:val="0019223D"/>
    <w:rsid w:val="00192781"/>
    <w:rsid w:val="00193B83"/>
    <w:rsid w:val="001943D1"/>
    <w:rsid w:val="0019473C"/>
    <w:rsid w:val="00194EBF"/>
    <w:rsid w:val="00196410"/>
    <w:rsid w:val="00197CB9"/>
    <w:rsid w:val="001A2AC6"/>
    <w:rsid w:val="001A408B"/>
    <w:rsid w:val="001A4A84"/>
    <w:rsid w:val="001A5DD9"/>
    <w:rsid w:val="001A6C89"/>
    <w:rsid w:val="001A7AE8"/>
    <w:rsid w:val="001B1C21"/>
    <w:rsid w:val="001B26E4"/>
    <w:rsid w:val="001B2EC1"/>
    <w:rsid w:val="001B4588"/>
    <w:rsid w:val="001B5889"/>
    <w:rsid w:val="001B5FBB"/>
    <w:rsid w:val="001B61C3"/>
    <w:rsid w:val="001B6708"/>
    <w:rsid w:val="001B7AD9"/>
    <w:rsid w:val="001C0275"/>
    <w:rsid w:val="001C0A05"/>
    <w:rsid w:val="001C10DB"/>
    <w:rsid w:val="001C199D"/>
    <w:rsid w:val="001C19C8"/>
    <w:rsid w:val="001C2224"/>
    <w:rsid w:val="001C2A2F"/>
    <w:rsid w:val="001C2B88"/>
    <w:rsid w:val="001C2C41"/>
    <w:rsid w:val="001C2F55"/>
    <w:rsid w:val="001C411D"/>
    <w:rsid w:val="001C4FCC"/>
    <w:rsid w:val="001C657E"/>
    <w:rsid w:val="001D1846"/>
    <w:rsid w:val="001D2B4F"/>
    <w:rsid w:val="001D497C"/>
    <w:rsid w:val="001D5876"/>
    <w:rsid w:val="001D5B58"/>
    <w:rsid w:val="001D7BF1"/>
    <w:rsid w:val="001E186E"/>
    <w:rsid w:val="001E3CC5"/>
    <w:rsid w:val="001E49DE"/>
    <w:rsid w:val="001E59D2"/>
    <w:rsid w:val="001E640F"/>
    <w:rsid w:val="001E69B8"/>
    <w:rsid w:val="001E6C40"/>
    <w:rsid w:val="001E7605"/>
    <w:rsid w:val="001E763C"/>
    <w:rsid w:val="001E7C18"/>
    <w:rsid w:val="001F0067"/>
    <w:rsid w:val="001F019F"/>
    <w:rsid w:val="001F029B"/>
    <w:rsid w:val="001F0638"/>
    <w:rsid w:val="001F0D08"/>
    <w:rsid w:val="001F1F9B"/>
    <w:rsid w:val="001F3A61"/>
    <w:rsid w:val="001F402D"/>
    <w:rsid w:val="001F45C0"/>
    <w:rsid w:val="00200411"/>
    <w:rsid w:val="00200B1C"/>
    <w:rsid w:val="0020111F"/>
    <w:rsid w:val="002017F1"/>
    <w:rsid w:val="002017FC"/>
    <w:rsid w:val="00202405"/>
    <w:rsid w:val="00202574"/>
    <w:rsid w:val="00204C73"/>
    <w:rsid w:val="00205FB2"/>
    <w:rsid w:val="00206CAF"/>
    <w:rsid w:val="00207B9F"/>
    <w:rsid w:val="00207EE6"/>
    <w:rsid w:val="00210210"/>
    <w:rsid w:val="00211297"/>
    <w:rsid w:val="002128B5"/>
    <w:rsid w:val="00212B19"/>
    <w:rsid w:val="002133CD"/>
    <w:rsid w:val="00215A24"/>
    <w:rsid w:val="00215D17"/>
    <w:rsid w:val="00216CB6"/>
    <w:rsid w:val="00220300"/>
    <w:rsid w:val="002215CE"/>
    <w:rsid w:val="002217DE"/>
    <w:rsid w:val="00221827"/>
    <w:rsid w:val="00221F09"/>
    <w:rsid w:val="00222C6C"/>
    <w:rsid w:val="0022427B"/>
    <w:rsid w:val="002242D2"/>
    <w:rsid w:val="002243B0"/>
    <w:rsid w:val="00225F5D"/>
    <w:rsid w:val="002261F4"/>
    <w:rsid w:val="00227094"/>
    <w:rsid w:val="00227323"/>
    <w:rsid w:val="00227B6C"/>
    <w:rsid w:val="00230559"/>
    <w:rsid w:val="0023257D"/>
    <w:rsid w:val="00235FEB"/>
    <w:rsid w:val="002365AB"/>
    <w:rsid w:val="00236863"/>
    <w:rsid w:val="00237F7B"/>
    <w:rsid w:val="00240DCA"/>
    <w:rsid w:val="00243C78"/>
    <w:rsid w:val="00243E7D"/>
    <w:rsid w:val="002441B9"/>
    <w:rsid w:val="002465FF"/>
    <w:rsid w:val="0024698D"/>
    <w:rsid w:val="00247DB1"/>
    <w:rsid w:val="00251011"/>
    <w:rsid w:val="00251409"/>
    <w:rsid w:val="00251A4D"/>
    <w:rsid w:val="0025304C"/>
    <w:rsid w:val="002535C7"/>
    <w:rsid w:val="002538C4"/>
    <w:rsid w:val="002550DD"/>
    <w:rsid w:val="00255624"/>
    <w:rsid w:val="00256210"/>
    <w:rsid w:val="00256A36"/>
    <w:rsid w:val="002602AA"/>
    <w:rsid w:val="00260B45"/>
    <w:rsid w:val="00261AAD"/>
    <w:rsid w:val="0026227B"/>
    <w:rsid w:val="00263F97"/>
    <w:rsid w:val="00264CC1"/>
    <w:rsid w:val="00265EEA"/>
    <w:rsid w:val="00267109"/>
    <w:rsid w:val="00267127"/>
    <w:rsid w:val="00267922"/>
    <w:rsid w:val="00267DF7"/>
    <w:rsid w:val="002701F3"/>
    <w:rsid w:val="0027020A"/>
    <w:rsid w:val="0027037D"/>
    <w:rsid w:val="00270820"/>
    <w:rsid w:val="00270AB1"/>
    <w:rsid w:val="00270D6F"/>
    <w:rsid w:val="00270D85"/>
    <w:rsid w:val="002712A9"/>
    <w:rsid w:val="002722E6"/>
    <w:rsid w:val="0027342D"/>
    <w:rsid w:val="00274452"/>
    <w:rsid w:val="0027482D"/>
    <w:rsid w:val="00275443"/>
    <w:rsid w:val="00275E5D"/>
    <w:rsid w:val="00276463"/>
    <w:rsid w:val="00276BCC"/>
    <w:rsid w:val="0028026F"/>
    <w:rsid w:val="0028084D"/>
    <w:rsid w:val="00282309"/>
    <w:rsid w:val="002828EA"/>
    <w:rsid w:val="002829A0"/>
    <w:rsid w:val="00283BE1"/>
    <w:rsid w:val="00285036"/>
    <w:rsid w:val="002860E4"/>
    <w:rsid w:val="002901E7"/>
    <w:rsid w:val="0029100C"/>
    <w:rsid w:val="00292E20"/>
    <w:rsid w:val="00293734"/>
    <w:rsid w:val="0029394A"/>
    <w:rsid w:val="002939C5"/>
    <w:rsid w:val="002945C5"/>
    <w:rsid w:val="002945D0"/>
    <w:rsid w:val="00295373"/>
    <w:rsid w:val="00295FD3"/>
    <w:rsid w:val="002965E3"/>
    <w:rsid w:val="002973C0"/>
    <w:rsid w:val="00297FE4"/>
    <w:rsid w:val="002A0657"/>
    <w:rsid w:val="002A081D"/>
    <w:rsid w:val="002A32F5"/>
    <w:rsid w:val="002A33E3"/>
    <w:rsid w:val="002A4A2F"/>
    <w:rsid w:val="002A521A"/>
    <w:rsid w:val="002A5C51"/>
    <w:rsid w:val="002A73D8"/>
    <w:rsid w:val="002B03B6"/>
    <w:rsid w:val="002B0562"/>
    <w:rsid w:val="002B0ABC"/>
    <w:rsid w:val="002B0D4D"/>
    <w:rsid w:val="002B1051"/>
    <w:rsid w:val="002B25EB"/>
    <w:rsid w:val="002B2782"/>
    <w:rsid w:val="002B293C"/>
    <w:rsid w:val="002B3DAD"/>
    <w:rsid w:val="002B5B06"/>
    <w:rsid w:val="002B70FF"/>
    <w:rsid w:val="002C08D6"/>
    <w:rsid w:val="002C17C6"/>
    <w:rsid w:val="002C338C"/>
    <w:rsid w:val="002C6053"/>
    <w:rsid w:val="002C66A8"/>
    <w:rsid w:val="002D0129"/>
    <w:rsid w:val="002D03E1"/>
    <w:rsid w:val="002D144D"/>
    <w:rsid w:val="002D1E95"/>
    <w:rsid w:val="002D2330"/>
    <w:rsid w:val="002D255D"/>
    <w:rsid w:val="002D3888"/>
    <w:rsid w:val="002D3E50"/>
    <w:rsid w:val="002D472D"/>
    <w:rsid w:val="002D50A1"/>
    <w:rsid w:val="002D5472"/>
    <w:rsid w:val="002D59A3"/>
    <w:rsid w:val="002D64F1"/>
    <w:rsid w:val="002D6BDB"/>
    <w:rsid w:val="002D71F9"/>
    <w:rsid w:val="002E00FA"/>
    <w:rsid w:val="002E0FFC"/>
    <w:rsid w:val="002E16C8"/>
    <w:rsid w:val="002E36FD"/>
    <w:rsid w:val="002E552A"/>
    <w:rsid w:val="002E5B0A"/>
    <w:rsid w:val="002E6369"/>
    <w:rsid w:val="002E660B"/>
    <w:rsid w:val="002E7356"/>
    <w:rsid w:val="002F0DB8"/>
    <w:rsid w:val="002F1057"/>
    <w:rsid w:val="002F1FE9"/>
    <w:rsid w:val="002F2743"/>
    <w:rsid w:val="002F2751"/>
    <w:rsid w:val="002F4C82"/>
    <w:rsid w:val="002F54C6"/>
    <w:rsid w:val="002F607E"/>
    <w:rsid w:val="002F6126"/>
    <w:rsid w:val="002F6410"/>
    <w:rsid w:val="002F6536"/>
    <w:rsid w:val="002F6E80"/>
    <w:rsid w:val="002F7004"/>
    <w:rsid w:val="002F75CA"/>
    <w:rsid w:val="002F7909"/>
    <w:rsid w:val="00300610"/>
    <w:rsid w:val="00300EA0"/>
    <w:rsid w:val="00302034"/>
    <w:rsid w:val="003027B7"/>
    <w:rsid w:val="003041F0"/>
    <w:rsid w:val="00305E8D"/>
    <w:rsid w:val="00306830"/>
    <w:rsid w:val="00310583"/>
    <w:rsid w:val="00310CD4"/>
    <w:rsid w:val="00310F74"/>
    <w:rsid w:val="00311FBD"/>
    <w:rsid w:val="00313886"/>
    <w:rsid w:val="003142B4"/>
    <w:rsid w:val="0031456D"/>
    <w:rsid w:val="003155D7"/>
    <w:rsid w:val="00316A86"/>
    <w:rsid w:val="00317823"/>
    <w:rsid w:val="00317A8F"/>
    <w:rsid w:val="00322484"/>
    <w:rsid w:val="00322BDB"/>
    <w:rsid w:val="00324406"/>
    <w:rsid w:val="003254BD"/>
    <w:rsid w:val="00325543"/>
    <w:rsid w:val="00325AC2"/>
    <w:rsid w:val="00326C73"/>
    <w:rsid w:val="00330423"/>
    <w:rsid w:val="00330BE1"/>
    <w:rsid w:val="00330DA1"/>
    <w:rsid w:val="003311BC"/>
    <w:rsid w:val="003320F5"/>
    <w:rsid w:val="003328C0"/>
    <w:rsid w:val="00333165"/>
    <w:rsid w:val="0033346C"/>
    <w:rsid w:val="00336621"/>
    <w:rsid w:val="003372BC"/>
    <w:rsid w:val="00340879"/>
    <w:rsid w:val="00340D6E"/>
    <w:rsid w:val="00341F37"/>
    <w:rsid w:val="00342293"/>
    <w:rsid w:val="00342A7B"/>
    <w:rsid w:val="00342FA6"/>
    <w:rsid w:val="0034375E"/>
    <w:rsid w:val="00344FE2"/>
    <w:rsid w:val="00345916"/>
    <w:rsid w:val="00345EEF"/>
    <w:rsid w:val="00346038"/>
    <w:rsid w:val="003474F3"/>
    <w:rsid w:val="0034763D"/>
    <w:rsid w:val="00351B24"/>
    <w:rsid w:val="00351C89"/>
    <w:rsid w:val="0035221C"/>
    <w:rsid w:val="0035297A"/>
    <w:rsid w:val="00352F72"/>
    <w:rsid w:val="00354D52"/>
    <w:rsid w:val="00354D58"/>
    <w:rsid w:val="00355E7D"/>
    <w:rsid w:val="0035622F"/>
    <w:rsid w:val="00361788"/>
    <w:rsid w:val="0036191D"/>
    <w:rsid w:val="00361EAF"/>
    <w:rsid w:val="003656EF"/>
    <w:rsid w:val="00365E12"/>
    <w:rsid w:val="0036617E"/>
    <w:rsid w:val="00366BE5"/>
    <w:rsid w:val="00366E26"/>
    <w:rsid w:val="003705AA"/>
    <w:rsid w:val="0037142F"/>
    <w:rsid w:val="00371AFC"/>
    <w:rsid w:val="00371F33"/>
    <w:rsid w:val="00372017"/>
    <w:rsid w:val="00372444"/>
    <w:rsid w:val="003727D5"/>
    <w:rsid w:val="00372B35"/>
    <w:rsid w:val="00372DA3"/>
    <w:rsid w:val="003730AA"/>
    <w:rsid w:val="00374989"/>
    <w:rsid w:val="003758AF"/>
    <w:rsid w:val="00375BB0"/>
    <w:rsid w:val="003772D3"/>
    <w:rsid w:val="00377705"/>
    <w:rsid w:val="003779CF"/>
    <w:rsid w:val="00382C81"/>
    <w:rsid w:val="003832F5"/>
    <w:rsid w:val="003838DB"/>
    <w:rsid w:val="003841B9"/>
    <w:rsid w:val="00384565"/>
    <w:rsid w:val="00385456"/>
    <w:rsid w:val="0038559B"/>
    <w:rsid w:val="00385B06"/>
    <w:rsid w:val="0038641C"/>
    <w:rsid w:val="00387BD4"/>
    <w:rsid w:val="003912D1"/>
    <w:rsid w:val="003918FB"/>
    <w:rsid w:val="00391A40"/>
    <w:rsid w:val="00392974"/>
    <w:rsid w:val="00394544"/>
    <w:rsid w:val="003951ED"/>
    <w:rsid w:val="00395484"/>
    <w:rsid w:val="003963C5"/>
    <w:rsid w:val="00396D45"/>
    <w:rsid w:val="00396F8D"/>
    <w:rsid w:val="00397812"/>
    <w:rsid w:val="003A14DE"/>
    <w:rsid w:val="003A3D21"/>
    <w:rsid w:val="003A56BA"/>
    <w:rsid w:val="003A784D"/>
    <w:rsid w:val="003B01E3"/>
    <w:rsid w:val="003B1FD6"/>
    <w:rsid w:val="003B2931"/>
    <w:rsid w:val="003B3EEB"/>
    <w:rsid w:val="003B4039"/>
    <w:rsid w:val="003B4AB2"/>
    <w:rsid w:val="003B5346"/>
    <w:rsid w:val="003B5609"/>
    <w:rsid w:val="003B6312"/>
    <w:rsid w:val="003B785F"/>
    <w:rsid w:val="003B7EF0"/>
    <w:rsid w:val="003C0FE3"/>
    <w:rsid w:val="003C1A68"/>
    <w:rsid w:val="003C1DBF"/>
    <w:rsid w:val="003C260A"/>
    <w:rsid w:val="003C2CD3"/>
    <w:rsid w:val="003C3A8A"/>
    <w:rsid w:val="003C46F7"/>
    <w:rsid w:val="003C4CF8"/>
    <w:rsid w:val="003C6A5E"/>
    <w:rsid w:val="003C762D"/>
    <w:rsid w:val="003D1A1B"/>
    <w:rsid w:val="003D2993"/>
    <w:rsid w:val="003D344F"/>
    <w:rsid w:val="003D4537"/>
    <w:rsid w:val="003D4A80"/>
    <w:rsid w:val="003D4E6A"/>
    <w:rsid w:val="003D54CC"/>
    <w:rsid w:val="003D58E7"/>
    <w:rsid w:val="003D5C46"/>
    <w:rsid w:val="003D5EB6"/>
    <w:rsid w:val="003D5FF9"/>
    <w:rsid w:val="003D73AD"/>
    <w:rsid w:val="003E00B9"/>
    <w:rsid w:val="003E1CC1"/>
    <w:rsid w:val="003E3379"/>
    <w:rsid w:val="003E39DE"/>
    <w:rsid w:val="003E62CF"/>
    <w:rsid w:val="003E6F39"/>
    <w:rsid w:val="003E719A"/>
    <w:rsid w:val="003F008D"/>
    <w:rsid w:val="003F0204"/>
    <w:rsid w:val="003F1536"/>
    <w:rsid w:val="003F18B3"/>
    <w:rsid w:val="003F285E"/>
    <w:rsid w:val="003F2CDB"/>
    <w:rsid w:val="003F311A"/>
    <w:rsid w:val="003F3ED5"/>
    <w:rsid w:val="003F5CFD"/>
    <w:rsid w:val="003F7004"/>
    <w:rsid w:val="003F79AD"/>
    <w:rsid w:val="00400219"/>
    <w:rsid w:val="00400427"/>
    <w:rsid w:val="00400A93"/>
    <w:rsid w:val="0040312E"/>
    <w:rsid w:val="00404099"/>
    <w:rsid w:val="00405475"/>
    <w:rsid w:val="00406510"/>
    <w:rsid w:val="00406C84"/>
    <w:rsid w:val="00406FCA"/>
    <w:rsid w:val="004072CD"/>
    <w:rsid w:val="004107B3"/>
    <w:rsid w:val="00410A2A"/>
    <w:rsid w:val="00410EF9"/>
    <w:rsid w:val="00410F06"/>
    <w:rsid w:val="004113DD"/>
    <w:rsid w:val="0041169A"/>
    <w:rsid w:val="00412E12"/>
    <w:rsid w:val="00412E1B"/>
    <w:rsid w:val="00412E8F"/>
    <w:rsid w:val="004131E3"/>
    <w:rsid w:val="004135BF"/>
    <w:rsid w:val="00413A27"/>
    <w:rsid w:val="00413AD7"/>
    <w:rsid w:val="00413E41"/>
    <w:rsid w:val="00415005"/>
    <w:rsid w:val="0041521C"/>
    <w:rsid w:val="004168D7"/>
    <w:rsid w:val="00416E6E"/>
    <w:rsid w:val="00417096"/>
    <w:rsid w:val="0041747B"/>
    <w:rsid w:val="00417B69"/>
    <w:rsid w:val="00420DED"/>
    <w:rsid w:val="004210E1"/>
    <w:rsid w:val="00421692"/>
    <w:rsid w:val="00422219"/>
    <w:rsid w:val="00422C23"/>
    <w:rsid w:val="00422E63"/>
    <w:rsid w:val="00423A49"/>
    <w:rsid w:val="00423E17"/>
    <w:rsid w:val="0042437C"/>
    <w:rsid w:val="00425876"/>
    <w:rsid w:val="00426EE5"/>
    <w:rsid w:val="00427041"/>
    <w:rsid w:val="00427A76"/>
    <w:rsid w:val="004311B2"/>
    <w:rsid w:val="00431E8E"/>
    <w:rsid w:val="00431FBD"/>
    <w:rsid w:val="0043228F"/>
    <w:rsid w:val="00433357"/>
    <w:rsid w:val="004347AD"/>
    <w:rsid w:val="00436774"/>
    <w:rsid w:val="004405C0"/>
    <w:rsid w:val="00440A64"/>
    <w:rsid w:val="00442061"/>
    <w:rsid w:val="004424C5"/>
    <w:rsid w:val="00442D55"/>
    <w:rsid w:val="00444F0C"/>
    <w:rsid w:val="0044537B"/>
    <w:rsid w:val="00446ABF"/>
    <w:rsid w:val="00446B00"/>
    <w:rsid w:val="004470E6"/>
    <w:rsid w:val="004477A5"/>
    <w:rsid w:val="0045167D"/>
    <w:rsid w:val="004525F7"/>
    <w:rsid w:val="00452EF8"/>
    <w:rsid w:val="00454236"/>
    <w:rsid w:val="0045649D"/>
    <w:rsid w:val="004564F4"/>
    <w:rsid w:val="00457DE0"/>
    <w:rsid w:val="00462853"/>
    <w:rsid w:val="00462BE9"/>
    <w:rsid w:val="00462D77"/>
    <w:rsid w:val="00462EB0"/>
    <w:rsid w:val="0046346C"/>
    <w:rsid w:val="00464367"/>
    <w:rsid w:val="00464438"/>
    <w:rsid w:val="00465CB1"/>
    <w:rsid w:val="0046740A"/>
    <w:rsid w:val="00467A4D"/>
    <w:rsid w:val="00467FF0"/>
    <w:rsid w:val="004720FD"/>
    <w:rsid w:val="0047248A"/>
    <w:rsid w:val="00472952"/>
    <w:rsid w:val="00474D02"/>
    <w:rsid w:val="004758A4"/>
    <w:rsid w:val="00475CCE"/>
    <w:rsid w:val="00476111"/>
    <w:rsid w:val="004770C9"/>
    <w:rsid w:val="004806EE"/>
    <w:rsid w:val="004819E2"/>
    <w:rsid w:val="00481A81"/>
    <w:rsid w:val="00482FFE"/>
    <w:rsid w:val="00483029"/>
    <w:rsid w:val="004863EC"/>
    <w:rsid w:val="00490D11"/>
    <w:rsid w:val="00491C82"/>
    <w:rsid w:val="004925C8"/>
    <w:rsid w:val="00492629"/>
    <w:rsid w:val="00493155"/>
    <w:rsid w:val="004931F6"/>
    <w:rsid w:val="00493C38"/>
    <w:rsid w:val="0049410B"/>
    <w:rsid w:val="004953D6"/>
    <w:rsid w:val="00495DF7"/>
    <w:rsid w:val="0049756E"/>
    <w:rsid w:val="004978C3"/>
    <w:rsid w:val="004A0B9F"/>
    <w:rsid w:val="004A0F96"/>
    <w:rsid w:val="004A1A11"/>
    <w:rsid w:val="004A2136"/>
    <w:rsid w:val="004A2839"/>
    <w:rsid w:val="004A41F2"/>
    <w:rsid w:val="004A6E83"/>
    <w:rsid w:val="004B013B"/>
    <w:rsid w:val="004B1BB1"/>
    <w:rsid w:val="004B2897"/>
    <w:rsid w:val="004B2E1B"/>
    <w:rsid w:val="004B2E39"/>
    <w:rsid w:val="004B2E50"/>
    <w:rsid w:val="004B3958"/>
    <w:rsid w:val="004B3B83"/>
    <w:rsid w:val="004B4564"/>
    <w:rsid w:val="004B46CB"/>
    <w:rsid w:val="004B4C57"/>
    <w:rsid w:val="004B4FA2"/>
    <w:rsid w:val="004B6438"/>
    <w:rsid w:val="004B6FEB"/>
    <w:rsid w:val="004C032A"/>
    <w:rsid w:val="004C037A"/>
    <w:rsid w:val="004C0551"/>
    <w:rsid w:val="004C1CCE"/>
    <w:rsid w:val="004C1F83"/>
    <w:rsid w:val="004C2FD8"/>
    <w:rsid w:val="004C369E"/>
    <w:rsid w:val="004C3EBC"/>
    <w:rsid w:val="004C423E"/>
    <w:rsid w:val="004C43FB"/>
    <w:rsid w:val="004C5F4C"/>
    <w:rsid w:val="004C6B4D"/>
    <w:rsid w:val="004C6EF7"/>
    <w:rsid w:val="004C74F0"/>
    <w:rsid w:val="004D02E1"/>
    <w:rsid w:val="004D0595"/>
    <w:rsid w:val="004D0D39"/>
    <w:rsid w:val="004D1596"/>
    <w:rsid w:val="004D1859"/>
    <w:rsid w:val="004D23BB"/>
    <w:rsid w:val="004D5238"/>
    <w:rsid w:val="004D61F2"/>
    <w:rsid w:val="004D74D9"/>
    <w:rsid w:val="004D7CF0"/>
    <w:rsid w:val="004E0E66"/>
    <w:rsid w:val="004E24E3"/>
    <w:rsid w:val="004E251C"/>
    <w:rsid w:val="004E29A0"/>
    <w:rsid w:val="004E2A3E"/>
    <w:rsid w:val="004E3545"/>
    <w:rsid w:val="004E3A5F"/>
    <w:rsid w:val="004E56A9"/>
    <w:rsid w:val="004E593E"/>
    <w:rsid w:val="004E65A1"/>
    <w:rsid w:val="004F0165"/>
    <w:rsid w:val="004F1ECF"/>
    <w:rsid w:val="004F2F58"/>
    <w:rsid w:val="004F3AD3"/>
    <w:rsid w:val="004F3DB2"/>
    <w:rsid w:val="004F42CC"/>
    <w:rsid w:val="004F4738"/>
    <w:rsid w:val="004F49BE"/>
    <w:rsid w:val="004F4A5C"/>
    <w:rsid w:val="004F5A36"/>
    <w:rsid w:val="004F5D8B"/>
    <w:rsid w:val="004F621D"/>
    <w:rsid w:val="004F712E"/>
    <w:rsid w:val="004F7203"/>
    <w:rsid w:val="005008BC"/>
    <w:rsid w:val="00500DA6"/>
    <w:rsid w:val="00501D71"/>
    <w:rsid w:val="005022A6"/>
    <w:rsid w:val="00503D43"/>
    <w:rsid w:val="005047E9"/>
    <w:rsid w:val="00504AF3"/>
    <w:rsid w:val="00504F58"/>
    <w:rsid w:val="0050564C"/>
    <w:rsid w:val="00506027"/>
    <w:rsid w:val="0050719C"/>
    <w:rsid w:val="00510C4E"/>
    <w:rsid w:val="00511EA0"/>
    <w:rsid w:val="005126C3"/>
    <w:rsid w:val="00513B69"/>
    <w:rsid w:val="00514AC2"/>
    <w:rsid w:val="00517F5C"/>
    <w:rsid w:val="005235A5"/>
    <w:rsid w:val="00524E0C"/>
    <w:rsid w:val="0052534C"/>
    <w:rsid w:val="005258B7"/>
    <w:rsid w:val="005258F8"/>
    <w:rsid w:val="00526BD3"/>
    <w:rsid w:val="00527759"/>
    <w:rsid w:val="00527862"/>
    <w:rsid w:val="00527F5B"/>
    <w:rsid w:val="005302E5"/>
    <w:rsid w:val="00532A99"/>
    <w:rsid w:val="005339A0"/>
    <w:rsid w:val="005344F5"/>
    <w:rsid w:val="0053542C"/>
    <w:rsid w:val="00536EFF"/>
    <w:rsid w:val="00537195"/>
    <w:rsid w:val="00537304"/>
    <w:rsid w:val="00537387"/>
    <w:rsid w:val="00540386"/>
    <w:rsid w:val="00542377"/>
    <w:rsid w:val="00542A69"/>
    <w:rsid w:val="0054410D"/>
    <w:rsid w:val="00544675"/>
    <w:rsid w:val="00546F0D"/>
    <w:rsid w:val="00550130"/>
    <w:rsid w:val="00550FEF"/>
    <w:rsid w:val="005528A9"/>
    <w:rsid w:val="005546DA"/>
    <w:rsid w:val="00555310"/>
    <w:rsid w:val="00555A36"/>
    <w:rsid w:val="00556324"/>
    <w:rsid w:val="005568AB"/>
    <w:rsid w:val="00561240"/>
    <w:rsid w:val="005614B8"/>
    <w:rsid w:val="00562B0E"/>
    <w:rsid w:val="0056313E"/>
    <w:rsid w:val="00563350"/>
    <w:rsid w:val="0056359A"/>
    <w:rsid w:val="005636A4"/>
    <w:rsid w:val="00563B5B"/>
    <w:rsid w:val="0056433E"/>
    <w:rsid w:val="00564D7A"/>
    <w:rsid w:val="005654E6"/>
    <w:rsid w:val="005662FC"/>
    <w:rsid w:val="005663C0"/>
    <w:rsid w:val="00566C5C"/>
    <w:rsid w:val="005670CE"/>
    <w:rsid w:val="005677AA"/>
    <w:rsid w:val="00570553"/>
    <w:rsid w:val="00570AB1"/>
    <w:rsid w:val="00571137"/>
    <w:rsid w:val="00571A36"/>
    <w:rsid w:val="00573E04"/>
    <w:rsid w:val="0057550D"/>
    <w:rsid w:val="005758B2"/>
    <w:rsid w:val="00576959"/>
    <w:rsid w:val="00577F74"/>
    <w:rsid w:val="00581183"/>
    <w:rsid w:val="0058126D"/>
    <w:rsid w:val="0058160D"/>
    <w:rsid w:val="00582086"/>
    <w:rsid w:val="00583330"/>
    <w:rsid w:val="00583929"/>
    <w:rsid w:val="00583D77"/>
    <w:rsid w:val="00584C62"/>
    <w:rsid w:val="005851E4"/>
    <w:rsid w:val="00585698"/>
    <w:rsid w:val="0058571F"/>
    <w:rsid w:val="00586487"/>
    <w:rsid w:val="00586FBF"/>
    <w:rsid w:val="00587494"/>
    <w:rsid w:val="005879C0"/>
    <w:rsid w:val="00587BCF"/>
    <w:rsid w:val="00590071"/>
    <w:rsid w:val="00592D3D"/>
    <w:rsid w:val="0059447A"/>
    <w:rsid w:val="0059596F"/>
    <w:rsid w:val="005A19A8"/>
    <w:rsid w:val="005A1B21"/>
    <w:rsid w:val="005A1C89"/>
    <w:rsid w:val="005A1FE3"/>
    <w:rsid w:val="005A3C69"/>
    <w:rsid w:val="005A3E72"/>
    <w:rsid w:val="005A4744"/>
    <w:rsid w:val="005A5ACA"/>
    <w:rsid w:val="005A607E"/>
    <w:rsid w:val="005A632D"/>
    <w:rsid w:val="005A6AF6"/>
    <w:rsid w:val="005A7D21"/>
    <w:rsid w:val="005A7E6E"/>
    <w:rsid w:val="005A7E8E"/>
    <w:rsid w:val="005B01A6"/>
    <w:rsid w:val="005B3568"/>
    <w:rsid w:val="005B35DA"/>
    <w:rsid w:val="005B391C"/>
    <w:rsid w:val="005B42FB"/>
    <w:rsid w:val="005B716B"/>
    <w:rsid w:val="005B777A"/>
    <w:rsid w:val="005B7840"/>
    <w:rsid w:val="005B7FFC"/>
    <w:rsid w:val="005C0B4C"/>
    <w:rsid w:val="005C20DA"/>
    <w:rsid w:val="005C2C2B"/>
    <w:rsid w:val="005C3AA9"/>
    <w:rsid w:val="005C66F1"/>
    <w:rsid w:val="005C77F8"/>
    <w:rsid w:val="005D155D"/>
    <w:rsid w:val="005D30B5"/>
    <w:rsid w:val="005D36CC"/>
    <w:rsid w:val="005D39F4"/>
    <w:rsid w:val="005D3FDF"/>
    <w:rsid w:val="005D49B3"/>
    <w:rsid w:val="005D4A0C"/>
    <w:rsid w:val="005D5BAF"/>
    <w:rsid w:val="005D5F37"/>
    <w:rsid w:val="005D7716"/>
    <w:rsid w:val="005D7B69"/>
    <w:rsid w:val="005E0460"/>
    <w:rsid w:val="005E1CD8"/>
    <w:rsid w:val="005E215C"/>
    <w:rsid w:val="005E3252"/>
    <w:rsid w:val="005E42AF"/>
    <w:rsid w:val="005E4B1C"/>
    <w:rsid w:val="005E70F5"/>
    <w:rsid w:val="005E78D3"/>
    <w:rsid w:val="005F0D58"/>
    <w:rsid w:val="005F147F"/>
    <w:rsid w:val="005F24C7"/>
    <w:rsid w:val="005F2B2B"/>
    <w:rsid w:val="005F322F"/>
    <w:rsid w:val="005F3D41"/>
    <w:rsid w:val="005F43EF"/>
    <w:rsid w:val="005F67D9"/>
    <w:rsid w:val="005F76C6"/>
    <w:rsid w:val="00600B85"/>
    <w:rsid w:val="006014EA"/>
    <w:rsid w:val="0060177D"/>
    <w:rsid w:val="00601BA1"/>
    <w:rsid w:val="00601FF0"/>
    <w:rsid w:val="0060260E"/>
    <w:rsid w:val="00602AB0"/>
    <w:rsid w:val="00604399"/>
    <w:rsid w:val="006065CD"/>
    <w:rsid w:val="006103A4"/>
    <w:rsid w:val="006115E9"/>
    <w:rsid w:val="00612553"/>
    <w:rsid w:val="00612C7B"/>
    <w:rsid w:val="00613632"/>
    <w:rsid w:val="00613711"/>
    <w:rsid w:val="00613A32"/>
    <w:rsid w:val="006145B7"/>
    <w:rsid w:val="0061531D"/>
    <w:rsid w:val="0061535C"/>
    <w:rsid w:val="006205A3"/>
    <w:rsid w:val="00620630"/>
    <w:rsid w:val="00620E83"/>
    <w:rsid w:val="00620FED"/>
    <w:rsid w:val="006230B0"/>
    <w:rsid w:val="00624699"/>
    <w:rsid w:val="006249BD"/>
    <w:rsid w:val="00624CF9"/>
    <w:rsid w:val="006258F4"/>
    <w:rsid w:val="00625A5D"/>
    <w:rsid w:val="00625F15"/>
    <w:rsid w:val="00626E7F"/>
    <w:rsid w:val="00627D12"/>
    <w:rsid w:val="00630B02"/>
    <w:rsid w:val="00630DB5"/>
    <w:rsid w:val="006311CC"/>
    <w:rsid w:val="006315C3"/>
    <w:rsid w:val="0063213B"/>
    <w:rsid w:val="006324D2"/>
    <w:rsid w:val="00632A37"/>
    <w:rsid w:val="00633769"/>
    <w:rsid w:val="00633791"/>
    <w:rsid w:val="00633E0A"/>
    <w:rsid w:val="00634312"/>
    <w:rsid w:val="006349E4"/>
    <w:rsid w:val="00634CE6"/>
    <w:rsid w:val="00637446"/>
    <w:rsid w:val="006416DA"/>
    <w:rsid w:val="006420EA"/>
    <w:rsid w:val="0064217A"/>
    <w:rsid w:val="00642658"/>
    <w:rsid w:val="0064331D"/>
    <w:rsid w:val="0064336A"/>
    <w:rsid w:val="00644256"/>
    <w:rsid w:val="00644AD7"/>
    <w:rsid w:val="00644D4B"/>
    <w:rsid w:val="00645A99"/>
    <w:rsid w:val="00645DD9"/>
    <w:rsid w:val="0065009F"/>
    <w:rsid w:val="0065014B"/>
    <w:rsid w:val="00650993"/>
    <w:rsid w:val="006512A9"/>
    <w:rsid w:val="006522D5"/>
    <w:rsid w:val="006529F8"/>
    <w:rsid w:val="0065408B"/>
    <w:rsid w:val="00654B08"/>
    <w:rsid w:val="0065503F"/>
    <w:rsid w:val="00655F5B"/>
    <w:rsid w:val="0065748D"/>
    <w:rsid w:val="00660006"/>
    <w:rsid w:val="006620F5"/>
    <w:rsid w:val="006635D0"/>
    <w:rsid w:val="006635DB"/>
    <w:rsid w:val="006646C4"/>
    <w:rsid w:val="00665595"/>
    <w:rsid w:val="006707C8"/>
    <w:rsid w:val="00670CEC"/>
    <w:rsid w:val="00672783"/>
    <w:rsid w:val="00672C69"/>
    <w:rsid w:val="0067501F"/>
    <w:rsid w:val="00675477"/>
    <w:rsid w:val="00675CC7"/>
    <w:rsid w:val="00675F5F"/>
    <w:rsid w:val="0067610C"/>
    <w:rsid w:val="00676E75"/>
    <w:rsid w:val="006771B3"/>
    <w:rsid w:val="0068004E"/>
    <w:rsid w:val="00680515"/>
    <w:rsid w:val="0068125C"/>
    <w:rsid w:val="006813DF"/>
    <w:rsid w:val="006816CF"/>
    <w:rsid w:val="00681B8E"/>
    <w:rsid w:val="00683056"/>
    <w:rsid w:val="00683EF6"/>
    <w:rsid w:val="00684221"/>
    <w:rsid w:val="00684831"/>
    <w:rsid w:val="00684F7A"/>
    <w:rsid w:val="00684FFB"/>
    <w:rsid w:val="00685EB5"/>
    <w:rsid w:val="00687339"/>
    <w:rsid w:val="00687625"/>
    <w:rsid w:val="00687E85"/>
    <w:rsid w:val="00691FA9"/>
    <w:rsid w:val="00692337"/>
    <w:rsid w:val="00693361"/>
    <w:rsid w:val="00693600"/>
    <w:rsid w:val="00694C91"/>
    <w:rsid w:val="00694F71"/>
    <w:rsid w:val="00695247"/>
    <w:rsid w:val="00695A4C"/>
    <w:rsid w:val="00695AEC"/>
    <w:rsid w:val="00695ECE"/>
    <w:rsid w:val="00696E4D"/>
    <w:rsid w:val="00697378"/>
    <w:rsid w:val="00697402"/>
    <w:rsid w:val="006975A2"/>
    <w:rsid w:val="006A136B"/>
    <w:rsid w:val="006A175B"/>
    <w:rsid w:val="006A1B65"/>
    <w:rsid w:val="006A1CCD"/>
    <w:rsid w:val="006A234D"/>
    <w:rsid w:val="006A3589"/>
    <w:rsid w:val="006A3F2E"/>
    <w:rsid w:val="006A4159"/>
    <w:rsid w:val="006A46A3"/>
    <w:rsid w:val="006A6CD8"/>
    <w:rsid w:val="006B0626"/>
    <w:rsid w:val="006B0763"/>
    <w:rsid w:val="006B0818"/>
    <w:rsid w:val="006B0D02"/>
    <w:rsid w:val="006B1350"/>
    <w:rsid w:val="006B14A9"/>
    <w:rsid w:val="006B24DC"/>
    <w:rsid w:val="006B2522"/>
    <w:rsid w:val="006B37DA"/>
    <w:rsid w:val="006B3C50"/>
    <w:rsid w:val="006B4391"/>
    <w:rsid w:val="006B4DA0"/>
    <w:rsid w:val="006B67F9"/>
    <w:rsid w:val="006B787E"/>
    <w:rsid w:val="006B7CE4"/>
    <w:rsid w:val="006C0383"/>
    <w:rsid w:val="006C095A"/>
    <w:rsid w:val="006C0F0A"/>
    <w:rsid w:val="006C18AD"/>
    <w:rsid w:val="006C18FA"/>
    <w:rsid w:val="006C301D"/>
    <w:rsid w:val="006C4564"/>
    <w:rsid w:val="006C67AD"/>
    <w:rsid w:val="006D0420"/>
    <w:rsid w:val="006D1D20"/>
    <w:rsid w:val="006D1F49"/>
    <w:rsid w:val="006D23EB"/>
    <w:rsid w:val="006D366A"/>
    <w:rsid w:val="006D3B41"/>
    <w:rsid w:val="006D5FCB"/>
    <w:rsid w:val="006E059D"/>
    <w:rsid w:val="006E1497"/>
    <w:rsid w:val="006E24DF"/>
    <w:rsid w:val="006E2D11"/>
    <w:rsid w:val="006E7062"/>
    <w:rsid w:val="006F1AFA"/>
    <w:rsid w:val="006F330D"/>
    <w:rsid w:val="006F3340"/>
    <w:rsid w:val="006F34DE"/>
    <w:rsid w:val="006F3EEF"/>
    <w:rsid w:val="006F4573"/>
    <w:rsid w:val="006F47C7"/>
    <w:rsid w:val="00700291"/>
    <w:rsid w:val="007009FB"/>
    <w:rsid w:val="00700A77"/>
    <w:rsid w:val="00700BB3"/>
    <w:rsid w:val="007035BD"/>
    <w:rsid w:val="00704141"/>
    <w:rsid w:val="00704F5A"/>
    <w:rsid w:val="007050B0"/>
    <w:rsid w:val="007054C3"/>
    <w:rsid w:val="007060CE"/>
    <w:rsid w:val="00706BB0"/>
    <w:rsid w:val="00706BBA"/>
    <w:rsid w:val="0070794C"/>
    <w:rsid w:val="0071042C"/>
    <w:rsid w:val="007111CE"/>
    <w:rsid w:val="00711BF5"/>
    <w:rsid w:val="00712BF8"/>
    <w:rsid w:val="0071615B"/>
    <w:rsid w:val="00716E74"/>
    <w:rsid w:val="00717183"/>
    <w:rsid w:val="00717972"/>
    <w:rsid w:val="00720909"/>
    <w:rsid w:val="00721999"/>
    <w:rsid w:val="007222EC"/>
    <w:rsid w:val="00722ED9"/>
    <w:rsid w:val="00724CAE"/>
    <w:rsid w:val="00724EA2"/>
    <w:rsid w:val="00724FAA"/>
    <w:rsid w:val="007258C2"/>
    <w:rsid w:val="007269A2"/>
    <w:rsid w:val="00727F0F"/>
    <w:rsid w:val="00730D14"/>
    <w:rsid w:val="007317D8"/>
    <w:rsid w:val="00731C33"/>
    <w:rsid w:val="00732767"/>
    <w:rsid w:val="00733D77"/>
    <w:rsid w:val="00734BDA"/>
    <w:rsid w:val="00734F56"/>
    <w:rsid w:val="007360F2"/>
    <w:rsid w:val="00736458"/>
    <w:rsid w:val="00736FD3"/>
    <w:rsid w:val="00737D82"/>
    <w:rsid w:val="007405BE"/>
    <w:rsid w:val="00741655"/>
    <w:rsid w:val="007421D4"/>
    <w:rsid w:val="00742CB4"/>
    <w:rsid w:val="00743E36"/>
    <w:rsid w:val="00745248"/>
    <w:rsid w:val="00745EAE"/>
    <w:rsid w:val="00745FF0"/>
    <w:rsid w:val="0074638B"/>
    <w:rsid w:val="00746C8B"/>
    <w:rsid w:val="00747992"/>
    <w:rsid w:val="00747C1A"/>
    <w:rsid w:val="007500C6"/>
    <w:rsid w:val="00750DBC"/>
    <w:rsid w:val="00751E9D"/>
    <w:rsid w:val="00752F69"/>
    <w:rsid w:val="0075327D"/>
    <w:rsid w:val="00753668"/>
    <w:rsid w:val="007543F6"/>
    <w:rsid w:val="00755F54"/>
    <w:rsid w:val="00756004"/>
    <w:rsid w:val="007560EB"/>
    <w:rsid w:val="00756A81"/>
    <w:rsid w:val="00756C8A"/>
    <w:rsid w:val="00756E32"/>
    <w:rsid w:val="00756E3B"/>
    <w:rsid w:val="007573DE"/>
    <w:rsid w:val="0076264F"/>
    <w:rsid w:val="00762FA7"/>
    <w:rsid w:val="00763AD4"/>
    <w:rsid w:val="007642C9"/>
    <w:rsid w:val="00765F00"/>
    <w:rsid w:val="007663A4"/>
    <w:rsid w:val="00766A8A"/>
    <w:rsid w:val="00766D62"/>
    <w:rsid w:val="00770673"/>
    <w:rsid w:val="00770900"/>
    <w:rsid w:val="00770A18"/>
    <w:rsid w:val="00770EF5"/>
    <w:rsid w:val="00771948"/>
    <w:rsid w:val="00771B97"/>
    <w:rsid w:val="00772B6E"/>
    <w:rsid w:val="0077418E"/>
    <w:rsid w:val="007743E2"/>
    <w:rsid w:val="0077464D"/>
    <w:rsid w:val="0077499E"/>
    <w:rsid w:val="0077673B"/>
    <w:rsid w:val="00776B1E"/>
    <w:rsid w:val="0077756A"/>
    <w:rsid w:val="007778B5"/>
    <w:rsid w:val="00780691"/>
    <w:rsid w:val="00781826"/>
    <w:rsid w:val="007835B6"/>
    <w:rsid w:val="0078365D"/>
    <w:rsid w:val="00787558"/>
    <w:rsid w:val="00790C00"/>
    <w:rsid w:val="00790CB5"/>
    <w:rsid w:val="0079114A"/>
    <w:rsid w:val="00792209"/>
    <w:rsid w:val="007924B4"/>
    <w:rsid w:val="0079292D"/>
    <w:rsid w:val="00792D89"/>
    <w:rsid w:val="007934B3"/>
    <w:rsid w:val="00793654"/>
    <w:rsid w:val="00793769"/>
    <w:rsid w:val="0079394C"/>
    <w:rsid w:val="00794091"/>
    <w:rsid w:val="0079435E"/>
    <w:rsid w:val="00794387"/>
    <w:rsid w:val="00795245"/>
    <w:rsid w:val="00795F32"/>
    <w:rsid w:val="00796240"/>
    <w:rsid w:val="00796DA2"/>
    <w:rsid w:val="0079790D"/>
    <w:rsid w:val="00797A0B"/>
    <w:rsid w:val="007A08AA"/>
    <w:rsid w:val="007A39C9"/>
    <w:rsid w:val="007A4DDA"/>
    <w:rsid w:val="007A57F7"/>
    <w:rsid w:val="007A5A26"/>
    <w:rsid w:val="007A5D3A"/>
    <w:rsid w:val="007A6946"/>
    <w:rsid w:val="007A77AD"/>
    <w:rsid w:val="007B0593"/>
    <w:rsid w:val="007B0D19"/>
    <w:rsid w:val="007B13FF"/>
    <w:rsid w:val="007B2052"/>
    <w:rsid w:val="007B2797"/>
    <w:rsid w:val="007B356B"/>
    <w:rsid w:val="007B4662"/>
    <w:rsid w:val="007B5402"/>
    <w:rsid w:val="007B546F"/>
    <w:rsid w:val="007B55AD"/>
    <w:rsid w:val="007B5EE1"/>
    <w:rsid w:val="007B6336"/>
    <w:rsid w:val="007B6769"/>
    <w:rsid w:val="007B6849"/>
    <w:rsid w:val="007B7A47"/>
    <w:rsid w:val="007C1987"/>
    <w:rsid w:val="007C1A02"/>
    <w:rsid w:val="007C2581"/>
    <w:rsid w:val="007C2B89"/>
    <w:rsid w:val="007C4AD6"/>
    <w:rsid w:val="007C5D5B"/>
    <w:rsid w:val="007C5DFD"/>
    <w:rsid w:val="007C6165"/>
    <w:rsid w:val="007C6BF1"/>
    <w:rsid w:val="007C6D82"/>
    <w:rsid w:val="007C6E91"/>
    <w:rsid w:val="007D1187"/>
    <w:rsid w:val="007D2714"/>
    <w:rsid w:val="007D57E5"/>
    <w:rsid w:val="007D6658"/>
    <w:rsid w:val="007D7089"/>
    <w:rsid w:val="007D7D8D"/>
    <w:rsid w:val="007E04D6"/>
    <w:rsid w:val="007E09E8"/>
    <w:rsid w:val="007E0E46"/>
    <w:rsid w:val="007E13E5"/>
    <w:rsid w:val="007E438A"/>
    <w:rsid w:val="007E43CC"/>
    <w:rsid w:val="007E6BED"/>
    <w:rsid w:val="007E6C5D"/>
    <w:rsid w:val="007E76EF"/>
    <w:rsid w:val="007F027C"/>
    <w:rsid w:val="007F13B5"/>
    <w:rsid w:val="007F1511"/>
    <w:rsid w:val="007F1D59"/>
    <w:rsid w:val="007F238A"/>
    <w:rsid w:val="007F292E"/>
    <w:rsid w:val="007F3CB8"/>
    <w:rsid w:val="007F4139"/>
    <w:rsid w:val="007F492F"/>
    <w:rsid w:val="007F6942"/>
    <w:rsid w:val="007F7A9E"/>
    <w:rsid w:val="0080016F"/>
    <w:rsid w:val="00800AC8"/>
    <w:rsid w:val="008020AA"/>
    <w:rsid w:val="00802126"/>
    <w:rsid w:val="00802F8F"/>
    <w:rsid w:val="0080386E"/>
    <w:rsid w:val="0080650E"/>
    <w:rsid w:val="0080774C"/>
    <w:rsid w:val="008079F5"/>
    <w:rsid w:val="008104CC"/>
    <w:rsid w:val="00810DDA"/>
    <w:rsid w:val="00812898"/>
    <w:rsid w:val="00812D97"/>
    <w:rsid w:val="0081461F"/>
    <w:rsid w:val="00815720"/>
    <w:rsid w:val="00815A8A"/>
    <w:rsid w:val="00816377"/>
    <w:rsid w:val="0081783F"/>
    <w:rsid w:val="00820039"/>
    <w:rsid w:val="00821CDE"/>
    <w:rsid w:val="008220BD"/>
    <w:rsid w:val="00822E9E"/>
    <w:rsid w:val="0082392F"/>
    <w:rsid w:val="00825CB0"/>
    <w:rsid w:val="008269A1"/>
    <w:rsid w:val="00826A6E"/>
    <w:rsid w:val="0082704E"/>
    <w:rsid w:val="0082723B"/>
    <w:rsid w:val="0082743B"/>
    <w:rsid w:val="00827545"/>
    <w:rsid w:val="00827A71"/>
    <w:rsid w:val="00827C7F"/>
    <w:rsid w:val="008301B7"/>
    <w:rsid w:val="00830891"/>
    <w:rsid w:val="008311CA"/>
    <w:rsid w:val="00831775"/>
    <w:rsid w:val="008321F4"/>
    <w:rsid w:val="00832CF6"/>
    <w:rsid w:val="008333A0"/>
    <w:rsid w:val="008336FC"/>
    <w:rsid w:val="0083409B"/>
    <w:rsid w:val="0083439A"/>
    <w:rsid w:val="00834889"/>
    <w:rsid w:val="00834AFB"/>
    <w:rsid w:val="0083522B"/>
    <w:rsid w:val="00835594"/>
    <w:rsid w:val="00835941"/>
    <w:rsid w:val="00835DBB"/>
    <w:rsid w:val="0083679C"/>
    <w:rsid w:val="008367ED"/>
    <w:rsid w:val="00836EA2"/>
    <w:rsid w:val="008375D4"/>
    <w:rsid w:val="00837743"/>
    <w:rsid w:val="00840823"/>
    <w:rsid w:val="008412ED"/>
    <w:rsid w:val="00841CD0"/>
    <w:rsid w:val="008438E6"/>
    <w:rsid w:val="0084493E"/>
    <w:rsid w:val="00844EE4"/>
    <w:rsid w:val="008473EA"/>
    <w:rsid w:val="00847645"/>
    <w:rsid w:val="00847D54"/>
    <w:rsid w:val="00851E28"/>
    <w:rsid w:val="00853EF1"/>
    <w:rsid w:val="00855A8E"/>
    <w:rsid w:val="0085693E"/>
    <w:rsid w:val="00857533"/>
    <w:rsid w:val="008635CF"/>
    <w:rsid w:val="00863668"/>
    <w:rsid w:val="008646C5"/>
    <w:rsid w:val="00864731"/>
    <w:rsid w:val="008650FE"/>
    <w:rsid w:val="008669A7"/>
    <w:rsid w:val="00867165"/>
    <w:rsid w:val="00867413"/>
    <w:rsid w:val="008679AB"/>
    <w:rsid w:val="00867C2D"/>
    <w:rsid w:val="00867C4F"/>
    <w:rsid w:val="00870E0B"/>
    <w:rsid w:val="00871658"/>
    <w:rsid w:val="00872BFF"/>
    <w:rsid w:val="00873C0F"/>
    <w:rsid w:val="008754B5"/>
    <w:rsid w:val="00875894"/>
    <w:rsid w:val="00876557"/>
    <w:rsid w:val="00876833"/>
    <w:rsid w:val="008769B0"/>
    <w:rsid w:val="00876F95"/>
    <w:rsid w:val="0087746D"/>
    <w:rsid w:val="00877B2C"/>
    <w:rsid w:val="0088128A"/>
    <w:rsid w:val="00881B54"/>
    <w:rsid w:val="00882284"/>
    <w:rsid w:val="00882540"/>
    <w:rsid w:val="00882C88"/>
    <w:rsid w:val="00883948"/>
    <w:rsid w:val="00883958"/>
    <w:rsid w:val="0088432F"/>
    <w:rsid w:val="008846D2"/>
    <w:rsid w:val="0088474F"/>
    <w:rsid w:val="00884856"/>
    <w:rsid w:val="00884D42"/>
    <w:rsid w:val="0088540A"/>
    <w:rsid w:val="008855AD"/>
    <w:rsid w:val="008855FE"/>
    <w:rsid w:val="00885BF7"/>
    <w:rsid w:val="008864CE"/>
    <w:rsid w:val="0088687F"/>
    <w:rsid w:val="0089130F"/>
    <w:rsid w:val="00891E25"/>
    <w:rsid w:val="008927C8"/>
    <w:rsid w:val="00895741"/>
    <w:rsid w:val="008959F6"/>
    <w:rsid w:val="00896980"/>
    <w:rsid w:val="008978AD"/>
    <w:rsid w:val="008A0464"/>
    <w:rsid w:val="008A180F"/>
    <w:rsid w:val="008A2A39"/>
    <w:rsid w:val="008A2BAE"/>
    <w:rsid w:val="008A3778"/>
    <w:rsid w:val="008A4621"/>
    <w:rsid w:val="008A5211"/>
    <w:rsid w:val="008A53AA"/>
    <w:rsid w:val="008A54B8"/>
    <w:rsid w:val="008B0983"/>
    <w:rsid w:val="008B0D1A"/>
    <w:rsid w:val="008B1F24"/>
    <w:rsid w:val="008B29BB"/>
    <w:rsid w:val="008B3AEA"/>
    <w:rsid w:val="008B3E35"/>
    <w:rsid w:val="008B3FBC"/>
    <w:rsid w:val="008B557A"/>
    <w:rsid w:val="008B6034"/>
    <w:rsid w:val="008B70BA"/>
    <w:rsid w:val="008B74DF"/>
    <w:rsid w:val="008C05AD"/>
    <w:rsid w:val="008C0FB3"/>
    <w:rsid w:val="008C1DFD"/>
    <w:rsid w:val="008C25E8"/>
    <w:rsid w:val="008C422A"/>
    <w:rsid w:val="008C4928"/>
    <w:rsid w:val="008C4C5C"/>
    <w:rsid w:val="008C4F32"/>
    <w:rsid w:val="008C5F55"/>
    <w:rsid w:val="008C67A5"/>
    <w:rsid w:val="008C7560"/>
    <w:rsid w:val="008C7A19"/>
    <w:rsid w:val="008C7E59"/>
    <w:rsid w:val="008D0934"/>
    <w:rsid w:val="008D0971"/>
    <w:rsid w:val="008D1174"/>
    <w:rsid w:val="008D3ECF"/>
    <w:rsid w:val="008D4598"/>
    <w:rsid w:val="008D4920"/>
    <w:rsid w:val="008D4A62"/>
    <w:rsid w:val="008D4FE4"/>
    <w:rsid w:val="008D54CF"/>
    <w:rsid w:val="008D63B1"/>
    <w:rsid w:val="008D731A"/>
    <w:rsid w:val="008D7C7D"/>
    <w:rsid w:val="008E0F39"/>
    <w:rsid w:val="008E1B70"/>
    <w:rsid w:val="008E22BA"/>
    <w:rsid w:val="008E2A67"/>
    <w:rsid w:val="008E31D7"/>
    <w:rsid w:val="008E3FA9"/>
    <w:rsid w:val="008E41D5"/>
    <w:rsid w:val="008E472F"/>
    <w:rsid w:val="008E6684"/>
    <w:rsid w:val="008E6C0D"/>
    <w:rsid w:val="008F0210"/>
    <w:rsid w:val="008F1A2E"/>
    <w:rsid w:val="008F1B46"/>
    <w:rsid w:val="008F20C9"/>
    <w:rsid w:val="008F26CA"/>
    <w:rsid w:val="008F2A73"/>
    <w:rsid w:val="008F30A6"/>
    <w:rsid w:val="008F3944"/>
    <w:rsid w:val="008F5634"/>
    <w:rsid w:val="008F5974"/>
    <w:rsid w:val="008F621A"/>
    <w:rsid w:val="008F6518"/>
    <w:rsid w:val="008F7377"/>
    <w:rsid w:val="008F73CA"/>
    <w:rsid w:val="008F740A"/>
    <w:rsid w:val="008F796B"/>
    <w:rsid w:val="00900ED8"/>
    <w:rsid w:val="009011DC"/>
    <w:rsid w:val="00901477"/>
    <w:rsid w:val="00903092"/>
    <w:rsid w:val="009031B4"/>
    <w:rsid w:val="00903325"/>
    <w:rsid w:val="009033DF"/>
    <w:rsid w:val="00905840"/>
    <w:rsid w:val="00907CB6"/>
    <w:rsid w:val="00910095"/>
    <w:rsid w:val="00911455"/>
    <w:rsid w:val="00911772"/>
    <w:rsid w:val="00911C56"/>
    <w:rsid w:val="00913381"/>
    <w:rsid w:val="00913677"/>
    <w:rsid w:val="00913EB5"/>
    <w:rsid w:val="00913F57"/>
    <w:rsid w:val="00914F4E"/>
    <w:rsid w:val="00915CBE"/>
    <w:rsid w:val="0091620D"/>
    <w:rsid w:val="00916B80"/>
    <w:rsid w:val="00916E51"/>
    <w:rsid w:val="009171C5"/>
    <w:rsid w:val="009172DE"/>
    <w:rsid w:val="00917E57"/>
    <w:rsid w:val="00917E75"/>
    <w:rsid w:val="00920257"/>
    <w:rsid w:val="00920317"/>
    <w:rsid w:val="00920786"/>
    <w:rsid w:val="0092096D"/>
    <w:rsid w:val="00920A64"/>
    <w:rsid w:val="009221E5"/>
    <w:rsid w:val="00922611"/>
    <w:rsid w:val="009234E4"/>
    <w:rsid w:val="00923AC2"/>
    <w:rsid w:val="00924062"/>
    <w:rsid w:val="00925340"/>
    <w:rsid w:val="00926946"/>
    <w:rsid w:val="00927E54"/>
    <w:rsid w:val="0093090F"/>
    <w:rsid w:val="00931A88"/>
    <w:rsid w:val="00932A9C"/>
    <w:rsid w:val="00934C06"/>
    <w:rsid w:val="009350B3"/>
    <w:rsid w:val="0093583A"/>
    <w:rsid w:val="00935F6A"/>
    <w:rsid w:val="00936777"/>
    <w:rsid w:val="0093691D"/>
    <w:rsid w:val="00937724"/>
    <w:rsid w:val="00937EF5"/>
    <w:rsid w:val="00940FA4"/>
    <w:rsid w:val="00941BE3"/>
    <w:rsid w:val="0094207F"/>
    <w:rsid w:val="00944846"/>
    <w:rsid w:val="0094493F"/>
    <w:rsid w:val="009459A5"/>
    <w:rsid w:val="00945B21"/>
    <w:rsid w:val="0094608B"/>
    <w:rsid w:val="00946CC7"/>
    <w:rsid w:val="0094720D"/>
    <w:rsid w:val="009472FB"/>
    <w:rsid w:val="009478D4"/>
    <w:rsid w:val="00947958"/>
    <w:rsid w:val="00950EFC"/>
    <w:rsid w:val="00951198"/>
    <w:rsid w:val="00952CB2"/>
    <w:rsid w:val="00952F55"/>
    <w:rsid w:val="009530FE"/>
    <w:rsid w:val="00954429"/>
    <w:rsid w:val="009552BC"/>
    <w:rsid w:val="0095543C"/>
    <w:rsid w:val="00957B1A"/>
    <w:rsid w:val="00957E4D"/>
    <w:rsid w:val="00961918"/>
    <w:rsid w:val="0096267C"/>
    <w:rsid w:val="0096516A"/>
    <w:rsid w:val="00965387"/>
    <w:rsid w:val="00965594"/>
    <w:rsid w:val="009655CC"/>
    <w:rsid w:val="009656A9"/>
    <w:rsid w:val="00965D2F"/>
    <w:rsid w:val="00965E73"/>
    <w:rsid w:val="0096689B"/>
    <w:rsid w:val="00967022"/>
    <w:rsid w:val="009677A1"/>
    <w:rsid w:val="0096797C"/>
    <w:rsid w:val="00967BBA"/>
    <w:rsid w:val="00973121"/>
    <w:rsid w:val="009747F3"/>
    <w:rsid w:val="00974C73"/>
    <w:rsid w:val="00975FE6"/>
    <w:rsid w:val="009775D4"/>
    <w:rsid w:val="009837CC"/>
    <w:rsid w:val="00983CE8"/>
    <w:rsid w:val="00983E23"/>
    <w:rsid w:val="00983E91"/>
    <w:rsid w:val="00983ED1"/>
    <w:rsid w:val="009844E3"/>
    <w:rsid w:val="00985FA2"/>
    <w:rsid w:val="00987B01"/>
    <w:rsid w:val="009922BB"/>
    <w:rsid w:val="00992527"/>
    <w:rsid w:val="00992743"/>
    <w:rsid w:val="009927E4"/>
    <w:rsid w:val="00992A41"/>
    <w:rsid w:val="00992EF2"/>
    <w:rsid w:val="009930D2"/>
    <w:rsid w:val="00993394"/>
    <w:rsid w:val="0099345E"/>
    <w:rsid w:val="00993854"/>
    <w:rsid w:val="0099512B"/>
    <w:rsid w:val="00995ABA"/>
    <w:rsid w:val="009962FA"/>
    <w:rsid w:val="00996DD8"/>
    <w:rsid w:val="009A07B0"/>
    <w:rsid w:val="009A087A"/>
    <w:rsid w:val="009A0C85"/>
    <w:rsid w:val="009A2484"/>
    <w:rsid w:val="009A29EE"/>
    <w:rsid w:val="009A49EA"/>
    <w:rsid w:val="009A5C94"/>
    <w:rsid w:val="009A7079"/>
    <w:rsid w:val="009A751B"/>
    <w:rsid w:val="009B071C"/>
    <w:rsid w:val="009B0A86"/>
    <w:rsid w:val="009B121B"/>
    <w:rsid w:val="009B1D54"/>
    <w:rsid w:val="009B2E59"/>
    <w:rsid w:val="009B3B2D"/>
    <w:rsid w:val="009B50DC"/>
    <w:rsid w:val="009B6668"/>
    <w:rsid w:val="009B7AE6"/>
    <w:rsid w:val="009B7D63"/>
    <w:rsid w:val="009C1047"/>
    <w:rsid w:val="009C123B"/>
    <w:rsid w:val="009C1FF8"/>
    <w:rsid w:val="009C2032"/>
    <w:rsid w:val="009C21DB"/>
    <w:rsid w:val="009C25A3"/>
    <w:rsid w:val="009C2D36"/>
    <w:rsid w:val="009C30E6"/>
    <w:rsid w:val="009C3D7A"/>
    <w:rsid w:val="009C3F68"/>
    <w:rsid w:val="009C432D"/>
    <w:rsid w:val="009C4F4E"/>
    <w:rsid w:val="009C5390"/>
    <w:rsid w:val="009C5490"/>
    <w:rsid w:val="009C54D4"/>
    <w:rsid w:val="009C5E53"/>
    <w:rsid w:val="009C6648"/>
    <w:rsid w:val="009C68A7"/>
    <w:rsid w:val="009C718C"/>
    <w:rsid w:val="009D0240"/>
    <w:rsid w:val="009D03F0"/>
    <w:rsid w:val="009D05BB"/>
    <w:rsid w:val="009D06FB"/>
    <w:rsid w:val="009D18A5"/>
    <w:rsid w:val="009D2CD2"/>
    <w:rsid w:val="009D361D"/>
    <w:rsid w:val="009D431F"/>
    <w:rsid w:val="009D4695"/>
    <w:rsid w:val="009D5416"/>
    <w:rsid w:val="009D6845"/>
    <w:rsid w:val="009D7CAB"/>
    <w:rsid w:val="009E0294"/>
    <w:rsid w:val="009E0417"/>
    <w:rsid w:val="009E0BD3"/>
    <w:rsid w:val="009E0D73"/>
    <w:rsid w:val="009E0F70"/>
    <w:rsid w:val="009E457C"/>
    <w:rsid w:val="009E4931"/>
    <w:rsid w:val="009E5382"/>
    <w:rsid w:val="009E5DB2"/>
    <w:rsid w:val="009E6A61"/>
    <w:rsid w:val="009E7886"/>
    <w:rsid w:val="009F0C20"/>
    <w:rsid w:val="009F1480"/>
    <w:rsid w:val="009F14B3"/>
    <w:rsid w:val="009F3311"/>
    <w:rsid w:val="009F3756"/>
    <w:rsid w:val="009F385A"/>
    <w:rsid w:val="009F7C4A"/>
    <w:rsid w:val="009F7C67"/>
    <w:rsid w:val="009F7D36"/>
    <w:rsid w:val="009F7DFD"/>
    <w:rsid w:val="00A01A64"/>
    <w:rsid w:val="00A01CAD"/>
    <w:rsid w:val="00A03C1C"/>
    <w:rsid w:val="00A056C4"/>
    <w:rsid w:val="00A066F5"/>
    <w:rsid w:val="00A07090"/>
    <w:rsid w:val="00A07A38"/>
    <w:rsid w:val="00A10622"/>
    <w:rsid w:val="00A1062F"/>
    <w:rsid w:val="00A10BB0"/>
    <w:rsid w:val="00A10E78"/>
    <w:rsid w:val="00A11FCA"/>
    <w:rsid w:val="00A11FFB"/>
    <w:rsid w:val="00A12DAC"/>
    <w:rsid w:val="00A12ED2"/>
    <w:rsid w:val="00A143E1"/>
    <w:rsid w:val="00A15020"/>
    <w:rsid w:val="00A15681"/>
    <w:rsid w:val="00A1615B"/>
    <w:rsid w:val="00A169DF"/>
    <w:rsid w:val="00A16A14"/>
    <w:rsid w:val="00A17D38"/>
    <w:rsid w:val="00A20AF1"/>
    <w:rsid w:val="00A22CF5"/>
    <w:rsid w:val="00A24311"/>
    <w:rsid w:val="00A24E7F"/>
    <w:rsid w:val="00A278CD"/>
    <w:rsid w:val="00A3033A"/>
    <w:rsid w:val="00A31339"/>
    <w:rsid w:val="00A31B0A"/>
    <w:rsid w:val="00A32BBD"/>
    <w:rsid w:val="00A32C35"/>
    <w:rsid w:val="00A34AFB"/>
    <w:rsid w:val="00A35165"/>
    <w:rsid w:val="00A3566E"/>
    <w:rsid w:val="00A377DA"/>
    <w:rsid w:val="00A3790F"/>
    <w:rsid w:val="00A40923"/>
    <w:rsid w:val="00A418DB"/>
    <w:rsid w:val="00A43B97"/>
    <w:rsid w:val="00A44645"/>
    <w:rsid w:val="00A44C79"/>
    <w:rsid w:val="00A44F12"/>
    <w:rsid w:val="00A45933"/>
    <w:rsid w:val="00A46B89"/>
    <w:rsid w:val="00A50726"/>
    <w:rsid w:val="00A50AB4"/>
    <w:rsid w:val="00A50EB4"/>
    <w:rsid w:val="00A5167E"/>
    <w:rsid w:val="00A51866"/>
    <w:rsid w:val="00A520FD"/>
    <w:rsid w:val="00A54105"/>
    <w:rsid w:val="00A547A6"/>
    <w:rsid w:val="00A55767"/>
    <w:rsid w:val="00A56617"/>
    <w:rsid w:val="00A56926"/>
    <w:rsid w:val="00A56FEE"/>
    <w:rsid w:val="00A620EA"/>
    <w:rsid w:val="00A64D2E"/>
    <w:rsid w:val="00A6639A"/>
    <w:rsid w:val="00A6681D"/>
    <w:rsid w:val="00A6723C"/>
    <w:rsid w:val="00A6736B"/>
    <w:rsid w:val="00A725CB"/>
    <w:rsid w:val="00A73326"/>
    <w:rsid w:val="00A73E14"/>
    <w:rsid w:val="00A748EE"/>
    <w:rsid w:val="00A74B25"/>
    <w:rsid w:val="00A74D35"/>
    <w:rsid w:val="00A7503C"/>
    <w:rsid w:val="00A753D9"/>
    <w:rsid w:val="00A755FF"/>
    <w:rsid w:val="00A767E6"/>
    <w:rsid w:val="00A77817"/>
    <w:rsid w:val="00A77E17"/>
    <w:rsid w:val="00A811C9"/>
    <w:rsid w:val="00A822D6"/>
    <w:rsid w:val="00A82B37"/>
    <w:rsid w:val="00A845DA"/>
    <w:rsid w:val="00A849A9"/>
    <w:rsid w:val="00A86FAA"/>
    <w:rsid w:val="00A872D7"/>
    <w:rsid w:val="00A87D14"/>
    <w:rsid w:val="00A9082E"/>
    <w:rsid w:val="00A91BD6"/>
    <w:rsid w:val="00A91BDB"/>
    <w:rsid w:val="00A91F7E"/>
    <w:rsid w:val="00A95890"/>
    <w:rsid w:val="00A95E25"/>
    <w:rsid w:val="00A95EFA"/>
    <w:rsid w:val="00A96B18"/>
    <w:rsid w:val="00A96B32"/>
    <w:rsid w:val="00AA0E1F"/>
    <w:rsid w:val="00AA1F8D"/>
    <w:rsid w:val="00AA25CD"/>
    <w:rsid w:val="00AA3B8D"/>
    <w:rsid w:val="00AA4299"/>
    <w:rsid w:val="00AA42D8"/>
    <w:rsid w:val="00AA4FB2"/>
    <w:rsid w:val="00AA6B43"/>
    <w:rsid w:val="00AA7DB1"/>
    <w:rsid w:val="00AB1117"/>
    <w:rsid w:val="00AB44E6"/>
    <w:rsid w:val="00AB5D32"/>
    <w:rsid w:val="00AB6DCC"/>
    <w:rsid w:val="00AB6F80"/>
    <w:rsid w:val="00AB7206"/>
    <w:rsid w:val="00AB7608"/>
    <w:rsid w:val="00AC000E"/>
    <w:rsid w:val="00AC00F6"/>
    <w:rsid w:val="00AC0B29"/>
    <w:rsid w:val="00AC143C"/>
    <w:rsid w:val="00AC1875"/>
    <w:rsid w:val="00AC2CC0"/>
    <w:rsid w:val="00AC4117"/>
    <w:rsid w:val="00AC4CE0"/>
    <w:rsid w:val="00AC5AEF"/>
    <w:rsid w:val="00AC63E5"/>
    <w:rsid w:val="00AD0C7E"/>
    <w:rsid w:val="00AD0C92"/>
    <w:rsid w:val="00AD11C9"/>
    <w:rsid w:val="00AD16A9"/>
    <w:rsid w:val="00AD1C2B"/>
    <w:rsid w:val="00AD25DE"/>
    <w:rsid w:val="00AD2A85"/>
    <w:rsid w:val="00AD31FE"/>
    <w:rsid w:val="00AD3570"/>
    <w:rsid w:val="00AD4627"/>
    <w:rsid w:val="00AD50A9"/>
    <w:rsid w:val="00AE06C8"/>
    <w:rsid w:val="00AE09F9"/>
    <w:rsid w:val="00AE11C2"/>
    <w:rsid w:val="00AE2E50"/>
    <w:rsid w:val="00AE30CD"/>
    <w:rsid w:val="00AE37B3"/>
    <w:rsid w:val="00AE39C1"/>
    <w:rsid w:val="00AE3F32"/>
    <w:rsid w:val="00AE4239"/>
    <w:rsid w:val="00AE4AD6"/>
    <w:rsid w:val="00AE583E"/>
    <w:rsid w:val="00AE615B"/>
    <w:rsid w:val="00AE686F"/>
    <w:rsid w:val="00AE7500"/>
    <w:rsid w:val="00AF356D"/>
    <w:rsid w:val="00AF65E8"/>
    <w:rsid w:val="00AF6925"/>
    <w:rsid w:val="00AF7065"/>
    <w:rsid w:val="00B00967"/>
    <w:rsid w:val="00B009E4"/>
    <w:rsid w:val="00B011AF"/>
    <w:rsid w:val="00B017AE"/>
    <w:rsid w:val="00B02E0F"/>
    <w:rsid w:val="00B040E1"/>
    <w:rsid w:val="00B04A77"/>
    <w:rsid w:val="00B055F6"/>
    <w:rsid w:val="00B05E7D"/>
    <w:rsid w:val="00B07F43"/>
    <w:rsid w:val="00B1271C"/>
    <w:rsid w:val="00B130EF"/>
    <w:rsid w:val="00B143B2"/>
    <w:rsid w:val="00B14861"/>
    <w:rsid w:val="00B152EA"/>
    <w:rsid w:val="00B16A07"/>
    <w:rsid w:val="00B174B6"/>
    <w:rsid w:val="00B1770D"/>
    <w:rsid w:val="00B20A2F"/>
    <w:rsid w:val="00B20FBA"/>
    <w:rsid w:val="00B21053"/>
    <w:rsid w:val="00B22568"/>
    <w:rsid w:val="00B227E6"/>
    <w:rsid w:val="00B22968"/>
    <w:rsid w:val="00B22DE4"/>
    <w:rsid w:val="00B23192"/>
    <w:rsid w:val="00B250C9"/>
    <w:rsid w:val="00B261C3"/>
    <w:rsid w:val="00B26394"/>
    <w:rsid w:val="00B265B1"/>
    <w:rsid w:val="00B275F5"/>
    <w:rsid w:val="00B327C9"/>
    <w:rsid w:val="00B32B16"/>
    <w:rsid w:val="00B33DA5"/>
    <w:rsid w:val="00B34EAB"/>
    <w:rsid w:val="00B352C7"/>
    <w:rsid w:val="00B35749"/>
    <w:rsid w:val="00B366FD"/>
    <w:rsid w:val="00B36B7B"/>
    <w:rsid w:val="00B36F57"/>
    <w:rsid w:val="00B37236"/>
    <w:rsid w:val="00B37C2F"/>
    <w:rsid w:val="00B40F2B"/>
    <w:rsid w:val="00B41532"/>
    <w:rsid w:val="00B41B15"/>
    <w:rsid w:val="00B41F61"/>
    <w:rsid w:val="00B42E0C"/>
    <w:rsid w:val="00B4352A"/>
    <w:rsid w:val="00B46739"/>
    <w:rsid w:val="00B4760E"/>
    <w:rsid w:val="00B503F5"/>
    <w:rsid w:val="00B5180B"/>
    <w:rsid w:val="00B51ABE"/>
    <w:rsid w:val="00B51DB3"/>
    <w:rsid w:val="00B524ED"/>
    <w:rsid w:val="00B52E91"/>
    <w:rsid w:val="00B5338B"/>
    <w:rsid w:val="00B5586B"/>
    <w:rsid w:val="00B56036"/>
    <w:rsid w:val="00B603BF"/>
    <w:rsid w:val="00B60DFC"/>
    <w:rsid w:val="00B61A11"/>
    <w:rsid w:val="00B62043"/>
    <w:rsid w:val="00B6256F"/>
    <w:rsid w:val="00B63619"/>
    <w:rsid w:val="00B63D4C"/>
    <w:rsid w:val="00B64BA5"/>
    <w:rsid w:val="00B64E10"/>
    <w:rsid w:val="00B65F5D"/>
    <w:rsid w:val="00B715E2"/>
    <w:rsid w:val="00B718D4"/>
    <w:rsid w:val="00B71C67"/>
    <w:rsid w:val="00B71E97"/>
    <w:rsid w:val="00B71EEC"/>
    <w:rsid w:val="00B72901"/>
    <w:rsid w:val="00B72C59"/>
    <w:rsid w:val="00B72FF7"/>
    <w:rsid w:val="00B734D0"/>
    <w:rsid w:val="00B760BD"/>
    <w:rsid w:val="00B760E8"/>
    <w:rsid w:val="00B76A55"/>
    <w:rsid w:val="00B77099"/>
    <w:rsid w:val="00B779B5"/>
    <w:rsid w:val="00B77D0F"/>
    <w:rsid w:val="00B8215F"/>
    <w:rsid w:val="00B82DE4"/>
    <w:rsid w:val="00B82E47"/>
    <w:rsid w:val="00B83174"/>
    <w:rsid w:val="00B83B5A"/>
    <w:rsid w:val="00B8457F"/>
    <w:rsid w:val="00B84F97"/>
    <w:rsid w:val="00B8541E"/>
    <w:rsid w:val="00B86719"/>
    <w:rsid w:val="00B8703C"/>
    <w:rsid w:val="00B87F42"/>
    <w:rsid w:val="00B91210"/>
    <w:rsid w:val="00B93351"/>
    <w:rsid w:val="00B93E56"/>
    <w:rsid w:val="00B940F5"/>
    <w:rsid w:val="00B942AD"/>
    <w:rsid w:val="00B94C70"/>
    <w:rsid w:val="00B95BD8"/>
    <w:rsid w:val="00B96546"/>
    <w:rsid w:val="00B9683B"/>
    <w:rsid w:val="00B96C93"/>
    <w:rsid w:val="00B96C99"/>
    <w:rsid w:val="00B97AEA"/>
    <w:rsid w:val="00BA072E"/>
    <w:rsid w:val="00BA0C48"/>
    <w:rsid w:val="00BA0C69"/>
    <w:rsid w:val="00BA17B8"/>
    <w:rsid w:val="00BA1EBF"/>
    <w:rsid w:val="00BA2DBF"/>
    <w:rsid w:val="00BA3404"/>
    <w:rsid w:val="00BA34E3"/>
    <w:rsid w:val="00BA35D0"/>
    <w:rsid w:val="00BA3883"/>
    <w:rsid w:val="00BA3B5D"/>
    <w:rsid w:val="00BA42A5"/>
    <w:rsid w:val="00BA4821"/>
    <w:rsid w:val="00BA486C"/>
    <w:rsid w:val="00BA4B6F"/>
    <w:rsid w:val="00BA518E"/>
    <w:rsid w:val="00BA6A7C"/>
    <w:rsid w:val="00BA772B"/>
    <w:rsid w:val="00BB03DF"/>
    <w:rsid w:val="00BB051F"/>
    <w:rsid w:val="00BB159D"/>
    <w:rsid w:val="00BB2024"/>
    <w:rsid w:val="00BB2123"/>
    <w:rsid w:val="00BB28AA"/>
    <w:rsid w:val="00BB4523"/>
    <w:rsid w:val="00BB4A9E"/>
    <w:rsid w:val="00BB5777"/>
    <w:rsid w:val="00BB5C09"/>
    <w:rsid w:val="00BB7F59"/>
    <w:rsid w:val="00BC1D71"/>
    <w:rsid w:val="00BC45EC"/>
    <w:rsid w:val="00BC5949"/>
    <w:rsid w:val="00BC6F39"/>
    <w:rsid w:val="00BC717D"/>
    <w:rsid w:val="00BC7B2D"/>
    <w:rsid w:val="00BD1944"/>
    <w:rsid w:val="00BD19B8"/>
    <w:rsid w:val="00BD2CE4"/>
    <w:rsid w:val="00BD480B"/>
    <w:rsid w:val="00BD67DE"/>
    <w:rsid w:val="00BD6A1C"/>
    <w:rsid w:val="00BD6BA0"/>
    <w:rsid w:val="00BD6F24"/>
    <w:rsid w:val="00BD76F7"/>
    <w:rsid w:val="00BE2404"/>
    <w:rsid w:val="00BE2EA3"/>
    <w:rsid w:val="00BE4139"/>
    <w:rsid w:val="00BE46DA"/>
    <w:rsid w:val="00BE6FEE"/>
    <w:rsid w:val="00BE720D"/>
    <w:rsid w:val="00BE727B"/>
    <w:rsid w:val="00BE7432"/>
    <w:rsid w:val="00BF041B"/>
    <w:rsid w:val="00BF195F"/>
    <w:rsid w:val="00BF248D"/>
    <w:rsid w:val="00BF3B84"/>
    <w:rsid w:val="00BF3C64"/>
    <w:rsid w:val="00BF4CCC"/>
    <w:rsid w:val="00BF52E8"/>
    <w:rsid w:val="00C004AF"/>
    <w:rsid w:val="00C01380"/>
    <w:rsid w:val="00C05F89"/>
    <w:rsid w:val="00C0665E"/>
    <w:rsid w:val="00C06E0F"/>
    <w:rsid w:val="00C07EE3"/>
    <w:rsid w:val="00C101BE"/>
    <w:rsid w:val="00C112D7"/>
    <w:rsid w:val="00C11CA3"/>
    <w:rsid w:val="00C11E3E"/>
    <w:rsid w:val="00C12CAB"/>
    <w:rsid w:val="00C1436D"/>
    <w:rsid w:val="00C14867"/>
    <w:rsid w:val="00C1503E"/>
    <w:rsid w:val="00C15E37"/>
    <w:rsid w:val="00C16160"/>
    <w:rsid w:val="00C16511"/>
    <w:rsid w:val="00C1668E"/>
    <w:rsid w:val="00C2072A"/>
    <w:rsid w:val="00C20E32"/>
    <w:rsid w:val="00C2112D"/>
    <w:rsid w:val="00C21989"/>
    <w:rsid w:val="00C22DAC"/>
    <w:rsid w:val="00C23D1B"/>
    <w:rsid w:val="00C23FED"/>
    <w:rsid w:val="00C2409C"/>
    <w:rsid w:val="00C24278"/>
    <w:rsid w:val="00C243E5"/>
    <w:rsid w:val="00C24EB4"/>
    <w:rsid w:val="00C2521D"/>
    <w:rsid w:val="00C25B60"/>
    <w:rsid w:val="00C2692D"/>
    <w:rsid w:val="00C26C69"/>
    <w:rsid w:val="00C27C1F"/>
    <w:rsid w:val="00C30F78"/>
    <w:rsid w:val="00C31389"/>
    <w:rsid w:val="00C313E3"/>
    <w:rsid w:val="00C32355"/>
    <w:rsid w:val="00C328A2"/>
    <w:rsid w:val="00C32ABD"/>
    <w:rsid w:val="00C33A86"/>
    <w:rsid w:val="00C34116"/>
    <w:rsid w:val="00C34AF6"/>
    <w:rsid w:val="00C35736"/>
    <w:rsid w:val="00C35C8C"/>
    <w:rsid w:val="00C3711B"/>
    <w:rsid w:val="00C40DA7"/>
    <w:rsid w:val="00C414D3"/>
    <w:rsid w:val="00C41CDD"/>
    <w:rsid w:val="00C46AF1"/>
    <w:rsid w:val="00C46C1A"/>
    <w:rsid w:val="00C46D8D"/>
    <w:rsid w:val="00C477F1"/>
    <w:rsid w:val="00C50013"/>
    <w:rsid w:val="00C50D1F"/>
    <w:rsid w:val="00C5162B"/>
    <w:rsid w:val="00C53D64"/>
    <w:rsid w:val="00C540EB"/>
    <w:rsid w:val="00C542F8"/>
    <w:rsid w:val="00C60F46"/>
    <w:rsid w:val="00C63CA9"/>
    <w:rsid w:val="00C642C2"/>
    <w:rsid w:val="00C645FA"/>
    <w:rsid w:val="00C6691D"/>
    <w:rsid w:val="00C67820"/>
    <w:rsid w:val="00C67E82"/>
    <w:rsid w:val="00C71CA9"/>
    <w:rsid w:val="00C73742"/>
    <w:rsid w:val="00C7509B"/>
    <w:rsid w:val="00C75C7B"/>
    <w:rsid w:val="00C76C21"/>
    <w:rsid w:val="00C774C7"/>
    <w:rsid w:val="00C84073"/>
    <w:rsid w:val="00C8430C"/>
    <w:rsid w:val="00C85132"/>
    <w:rsid w:val="00C8619C"/>
    <w:rsid w:val="00C8700F"/>
    <w:rsid w:val="00C87CA7"/>
    <w:rsid w:val="00C921DA"/>
    <w:rsid w:val="00C92474"/>
    <w:rsid w:val="00C93252"/>
    <w:rsid w:val="00C93425"/>
    <w:rsid w:val="00C9372A"/>
    <w:rsid w:val="00C9377D"/>
    <w:rsid w:val="00C93EEA"/>
    <w:rsid w:val="00C95B9C"/>
    <w:rsid w:val="00C96BF1"/>
    <w:rsid w:val="00C97F7E"/>
    <w:rsid w:val="00CA00E9"/>
    <w:rsid w:val="00CA0784"/>
    <w:rsid w:val="00CA11A8"/>
    <w:rsid w:val="00CA2001"/>
    <w:rsid w:val="00CA2466"/>
    <w:rsid w:val="00CA5B10"/>
    <w:rsid w:val="00CA613E"/>
    <w:rsid w:val="00CA6A2B"/>
    <w:rsid w:val="00CA709F"/>
    <w:rsid w:val="00CA720D"/>
    <w:rsid w:val="00CA727E"/>
    <w:rsid w:val="00CA72A3"/>
    <w:rsid w:val="00CB0084"/>
    <w:rsid w:val="00CB031A"/>
    <w:rsid w:val="00CB0924"/>
    <w:rsid w:val="00CB0B65"/>
    <w:rsid w:val="00CB0FD2"/>
    <w:rsid w:val="00CB1052"/>
    <w:rsid w:val="00CB2D6C"/>
    <w:rsid w:val="00CB3D48"/>
    <w:rsid w:val="00CB3FC9"/>
    <w:rsid w:val="00CB581F"/>
    <w:rsid w:val="00CB5B86"/>
    <w:rsid w:val="00CB5DEF"/>
    <w:rsid w:val="00CB617F"/>
    <w:rsid w:val="00CB746B"/>
    <w:rsid w:val="00CB7DDD"/>
    <w:rsid w:val="00CB7E12"/>
    <w:rsid w:val="00CC0CD3"/>
    <w:rsid w:val="00CC459E"/>
    <w:rsid w:val="00CC6151"/>
    <w:rsid w:val="00CC628C"/>
    <w:rsid w:val="00CC6633"/>
    <w:rsid w:val="00CC6948"/>
    <w:rsid w:val="00CC74E4"/>
    <w:rsid w:val="00CD00A5"/>
    <w:rsid w:val="00CD144D"/>
    <w:rsid w:val="00CD1D2C"/>
    <w:rsid w:val="00CD2383"/>
    <w:rsid w:val="00CD291D"/>
    <w:rsid w:val="00CD4315"/>
    <w:rsid w:val="00CD4329"/>
    <w:rsid w:val="00CD491B"/>
    <w:rsid w:val="00CD555D"/>
    <w:rsid w:val="00CD5AE7"/>
    <w:rsid w:val="00CD5EDB"/>
    <w:rsid w:val="00CD6D56"/>
    <w:rsid w:val="00CD7D53"/>
    <w:rsid w:val="00CE0638"/>
    <w:rsid w:val="00CE115F"/>
    <w:rsid w:val="00CE23E4"/>
    <w:rsid w:val="00CE5CC3"/>
    <w:rsid w:val="00CE6093"/>
    <w:rsid w:val="00CE71DB"/>
    <w:rsid w:val="00CF078A"/>
    <w:rsid w:val="00CF0B96"/>
    <w:rsid w:val="00CF2C7F"/>
    <w:rsid w:val="00CF3D53"/>
    <w:rsid w:val="00CF3F26"/>
    <w:rsid w:val="00CF424B"/>
    <w:rsid w:val="00CF4936"/>
    <w:rsid w:val="00CF4AD7"/>
    <w:rsid w:val="00CF50F5"/>
    <w:rsid w:val="00CF612C"/>
    <w:rsid w:val="00CF764A"/>
    <w:rsid w:val="00D00028"/>
    <w:rsid w:val="00D01326"/>
    <w:rsid w:val="00D01E5F"/>
    <w:rsid w:val="00D02433"/>
    <w:rsid w:val="00D02A94"/>
    <w:rsid w:val="00D0443F"/>
    <w:rsid w:val="00D049EC"/>
    <w:rsid w:val="00D06444"/>
    <w:rsid w:val="00D07C14"/>
    <w:rsid w:val="00D07DD4"/>
    <w:rsid w:val="00D07E35"/>
    <w:rsid w:val="00D1069C"/>
    <w:rsid w:val="00D1187F"/>
    <w:rsid w:val="00D11CE9"/>
    <w:rsid w:val="00D13E1B"/>
    <w:rsid w:val="00D1434F"/>
    <w:rsid w:val="00D14FBB"/>
    <w:rsid w:val="00D15137"/>
    <w:rsid w:val="00D155E8"/>
    <w:rsid w:val="00D17AB2"/>
    <w:rsid w:val="00D2067B"/>
    <w:rsid w:val="00D20892"/>
    <w:rsid w:val="00D22122"/>
    <w:rsid w:val="00D224E4"/>
    <w:rsid w:val="00D22721"/>
    <w:rsid w:val="00D23DA9"/>
    <w:rsid w:val="00D24476"/>
    <w:rsid w:val="00D25918"/>
    <w:rsid w:val="00D25B3D"/>
    <w:rsid w:val="00D26950"/>
    <w:rsid w:val="00D30160"/>
    <w:rsid w:val="00D30711"/>
    <w:rsid w:val="00D30DA7"/>
    <w:rsid w:val="00D34E14"/>
    <w:rsid w:val="00D355DF"/>
    <w:rsid w:val="00D35B05"/>
    <w:rsid w:val="00D36716"/>
    <w:rsid w:val="00D37449"/>
    <w:rsid w:val="00D40169"/>
    <w:rsid w:val="00D407B5"/>
    <w:rsid w:val="00D4109C"/>
    <w:rsid w:val="00D410FD"/>
    <w:rsid w:val="00D43536"/>
    <w:rsid w:val="00D43B65"/>
    <w:rsid w:val="00D44B04"/>
    <w:rsid w:val="00D44CAA"/>
    <w:rsid w:val="00D45B68"/>
    <w:rsid w:val="00D46AF8"/>
    <w:rsid w:val="00D47E2D"/>
    <w:rsid w:val="00D503E6"/>
    <w:rsid w:val="00D50868"/>
    <w:rsid w:val="00D50EA8"/>
    <w:rsid w:val="00D51906"/>
    <w:rsid w:val="00D52756"/>
    <w:rsid w:val="00D52E7E"/>
    <w:rsid w:val="00D52F6A"/>
    <w:rsid w:val="00D53B4E"/>
    <w:rsid w:val="00D540DC"/>
    <w:rsid w:val="00D54C97"/>
    <w:rsid w:val="00D5756C"/>
    <w:rsid w:val="00D60ACF"/>
    <w:rsid w:val="00D60E84"/>
    <w:rsid w:val="00D61C08"/>
    <w:rsid w:val="00D62B45"/>
    <w:rsid w:val="00D64420"/>
    <w:rsid w:val="00D65928"/>
    <w:rsid w:val="00D668A6"/>
    <w:rsid w:val="00D67D3C"/>
    <w:rsid w:val="00D701B2"/>
    <w:rsid w:val="00D70909"/>
    <w:rsid w:val="00D72659"/>
    <w:rsid w:val="00D73989"/>
    <w:rsid w:val="00D74318"/>
    <w:rsid w:val="00D74B09"/>
    <w:rsid w:val="00D74D9F"/>
    <w:rsid w:val="00D74F90"/>
    <w:rsid w:val="00D752CD"/>
    <w:rsid w:val="00D7584F"/>
    <w:rsid w:val="00D7617D"/>
    <w:rsid w:val="00D763FF"/>
    <w:rsid w:val="00D774FA"/>
    <w:rsid w:val="00D77C90"/>
    <w:rsid w:val="00D80C99"/>
    <w:rsid w:val="00D80F81"/>
    <w:rsid w:val="00D8248F"/>
    <w:rsid w:val="00D82CDC"/>
    <w:rsid w:val="00D82F11"/>
    <w:rsid w:val="00D83F6A"/>
    <w:rsid w:val="00D84B9A"/>
    <w:rsid w:val="00D84FCE"/>
    <w:rsid w:val="00D85381"/>
    <w:rsid w:val="00D85A0B"/>
    <w:rsid w:val="00D86181"/>
    <w:rsid w:val="00D862AB"/>
    <w:rsid w:val="00D865CE"/>
    <w:rsid w:val="00D86813"/>
    <w:rsid w:val="00D8696C"/>
    <w:rsid w:val="00D86E41"/>
    <w:rsid w:val="00D879F8"/>
    <w:rsid w:val="00D91D42"/>
    <w:rsid w:val="00D93D9F"/>
    <w:rsid w:val="00D94676"/>
    <w:rsid w:val="00D9683C"/>
    <w:rsid w:val="00D971DF"/>
    <w:rsid w:val="00D97B14"/>
    <w:rsid w:val="00DA3260"/>
    <w:rsid w:val="00DA42F8"/>
    <w:rsid w:val="00DA4CC7"/>
    <w:rsid w:val="00DB01DC"/>
    <w:rsid w:val="00DB080B"/>
    <w:rsid w:val="00DB1EE7"/>
    <w:rsid w:val="00DB36A5"/>
    <w:rsid w:val="00DB48D5"/>
    <w:rsid w:val="00DB5C87"/>
    <w:rsid w:val="00DB6D7D"/>
    <w:rsid w:val="00DC1F70"/>
    <w:rsid w:val="00DC2FD1"/>
    <w:rsid w:val="00DC351B"/>
    <w:rsid w:val="00DC492B"/>
    <w:rsid w:val="00DC4E82"/>
    <w:rsid w:val="00DC4F52"/>
    <w:rsid w:val="00DC571D"/>
    <w:rsid w:val="00DC5A6C"/>
    <w:rsid w:val="00DD0CA8"/>
    <w:rsid w:val="00DD1C99"/>
    <w:rsid w:val="00DD2FD3"/>
    <w:rsid w:val="00DD36B8"/>
    <w:rsid w:val="00DD4092"/>
    <w:rsid w:val="00DD489B"/>
    <w:rsid w:val="00DD4B2B"/>
    <w:rsid w:val="00DD4F1A"/>
    <w:rsid w:val="00DD77C2"/>
    <w:rsid w:val="00DE1487"/>
    <w:rsid w:val="00DE4421"/>
    <w:rsid w:val="00DE48DB"/>
    <w:rsid w:val="00DE6766"/>
    <w:rsid w:val="00DE6977"/>
    <w:rsid w:val="00DE79C5"/>
    <w:rsid w:val="00DE7C81"/>
    <w:rsid w:val="00DF03AA"/>
    <w:rsid w:val="00DF06CA"/>
    <w:rsid w:val="00DF0718"/>
    <w:rsid w:val="00DF29BD"/>
    <w:rsid w:val="00DF2D91"/>
    <w:rsid w:val="00DF32B1"/>
    <w:rsid w:val="00DF3BD4"/>
    <w:rsid w:val="00DF41CD"/>
    <w:rsid w:val="00DF505F"/>
    <w:rsid w:val="00DF65AA"/>
    <w:rsid w:val="00DF6F71"/>
    <w:rsid w:val="00DF76F2"/>
    <w:rsid w:val="00E0141A"/>
    <w:rsid w:val="00E015E9"/>
    <w:rsid w:val="00E023DE"/>
    <w:rsid w:val="00E02807"/>
    <w:rsid w:val="00E02A44"/>
    <w:rsid w:val="00E0477B"/>
    <w:rsid w:val="00E04D58"/>
    <w:rsid w:val="00E0593A"/>
    <w:rsid w:val="00E06009"/>
    <w:rsid w:val="00E108B1"/>
    <w:rsid w:val="00E10CCD"/>
    <w:rsid w:val="00E11014"/>
    <w:rsid w:val="00E13826"/>
    <w:rsid w:val="00E14692"/>
    <w:rsid w:val="00E1591E"/>
    <w:rsid w:val="00E15C86"/>
    <w:rsid w:val="00E16B17"/>
    <w:rsid w:val="00E17932"/>
    <w:rsid w:val="00E17BC4"/>
    <w:rsid w:val="00E205BC"/>
    <w:rsid w:val="00E21529"/>
    <w:rsid w:val="00E227EE"/>
    <w:rsid w:val="00E22907"/>
    <w:rsid w:val="00E24F47"/>
    <w:rsid w:val="00E25ACA"/>
    <w:rsid w:val="00E26398"/>
    <w:rsid w:val="00E265A9"/>
    <w:rsid w:val="00E268AA"/>
    <w:rsid w:val="00E26BD3"/>
    <w:rsid w:val="00E26C07"/>
    <w:rsid w:val="00E27065"/>
    <w:rsid w:val="00E27623"/>
    <w:rsid w:val="00E320DD"/>
    <w:rsid w:val="00E3310C"/>
    <w:rsid w:val="00E35973"/>
    <w:rsid w:val="00E37F62"/>
    <w:rsid w:val="00E40C70"/>
    <w:rsid w:val="00E40D82"/>
    <w:rsid w:val="00E40D9B"/>
    <w:rsid w:val="00E40DA8"/>
    <w:rsid w:val="00E41AAE"/>
    <w:rsid w:val="00E42E60"/>
    <w:rsid w:val="00E4321D"/>
    <w:rsid w:val="00E4325C"/>
    <w:rsid w:val="00E4354D"/>
    <w:rsid w:val="00E435A7"/>
    <w:rsid w:val="00E43DEA"/>
    <w:rsid w:val="00E442FA"/>
    <w:rsid w:val="00E44D0C"/>
    <w:rsid w:val="00E479B9"/>
    <w:rsid w:val="00E47EC9"/>
    <w:rsid w:val="00E502B2"/>
    <w:rsid w:val="00E51F37"/>
    <w:rsid w:val="00E52046"/>
    <w:rsid w:val="00E537BF"/>
    <w:rsid w:val="00E55331"/>
    <w:rsid w:val="00E600C0"/>
    <w:rsid w:val="00E62794"/>
    <w:rsid w:val="00E62FF0"/>
    <w:rsid w:val="00E641AC"/>
    <w:rsid w:val="00E64A27"/>
    <w:rsid w:val="00E651B5"/>
    <w:rsid w:val="00E65BD0"/>
    <w:rsid w:val="00E66C60"/>
    <w:rsid w:val="00E675FC"/>
    <w:rsid w:val="00E71BCB"/>
    <w:rsid w:val="00E71DA7"/>
    <w:rsid w:val="00E725DE"/>
    <w:rsid w:val="00E72F76"/>
    <w:rsid w:val="00E744D9"/>
    <w:rsid w:val="00E74767"/>
    <w:rsid w:val="00E75A84"/>
    <w:rsid w:val="00E76553"/>
    <w:rsid w:val="00E80299"/>
    <w:rsid w:val="00E804BA"/>
    <w:rsid w:val="00E80746"/>
    <w:rsid w:val="00E807A4"/>
    <w:rsid w:val="00E80A72"/>
    <w:rsid w:val="00E80D9B"/>
    <w:rsid w:val="00E81E58"/>
    <w:rsid w:val="00E81EB6"/>
    <w:rsid w:val="00E8206B"/>
    <w:rsid w:val="00E82114"/>
    <w:rsid w:val="00E8253D"/>
    <w:rsid w:val="00E82ACE"/>
    <w:rsid w:val="00E83AA2"/>
    <w:rsid w:val="00E84058"/>
    <w:rsid w:val="00E842D7"/>
    <w:rsid w:val="00E852D2"/>
    <w:rsid w:val="00E85B1C"/>
    <w:rsid w:val="00E85D50"/>
    <w:rsid w:val="00E862F9"/>
    <w:rsid w:val="00E87A48"/>
    <w:rsid w:val="00E87C7B"/>
    <w:rsid w:val="00E9061B"/>
    <w:rsid w:val="00E90711"/>
    <w:rsid w:val="00E92726"/>
    <w:rsid w:val="00E92749"/>
    <w:rsid w:val="00E92BEB"/>
    <w:rsid w:val="00E94A3C"/>
    <w:rsid w:val="00E96283"/>
    <w:rsid w:val="00E976F0"/>
    <w:rsid w:val="00E97A85"/>
    <w:rsid w:val="00EA0556"/>
    <w:rsid w:val="00EA185B"/>
    <w:rsid w:val="00EA1FD9"/>
    <w:rsid w:val="00EA246C"/>
    <w:rsid w:val="00EA2B35"/>
    <w:rsid w:val="00EA43DF"/>
    <w:rsid w:val="00EA4EC0"/>
    <w:rsid w:val="00EA5657"/>
    <w:rsid w:val="00EA626A"/>
    <w:rsid w:val="00EA7255"/>
    <w:rsid w:val="00EA7D4B"/>
    <w:rsid w:val="00EB00F3"/>
    <w:rsid w:val="00EB168A"/>
    <w:rsid w:val="00EB315A"/>
    <w:rsid w:val="00EB31F1"/>
    <w:rsid w:val="00EB3A91"/>
    <w:rsid w:val="00EB3AB9"/>
    <w:rsid w:val="00EB3FC9"/>
    <w:rsid w:val="00EB4345"/>
    <w:rsid w:val="00EB4417"/>
    <w:rsid w:val="00EB68BA"/>
    <w:rsid w:val="00EC118A"/>
    <w:rsid w:val="00EC1255"/>
    <w:rsid w:val="00EC1608"/>
    <w:rsid w:val="00EC1F4B"/>
    <w:rsid w:val="00EC3A7C"/>
    <w:rsid w:val="00EC3B7E"/>
    <w:rsid w:val="00EC4D98"/>
    <w:rsid w:val="00EC65D6"/>
    <w:rsid w:val="00EC715F"/>
    <w:rsid w:val="00EC7408"/>
    <w:rsid w:val="00ED31A2"/>
    <w:rsid w:val="00ED4BD1"/>
    <w:rsid w:val="00ED564B"/>
    <w:rsid w:val="00ED6D8C"/>
    <w:rsid w:val="00ED7FA5"/>
    <w:rsid w:val="00EE066B"/>
    <w:rsid w:val="00EE0CD2"/>
    <w:rsid w:val="00EE343C"/>
    <w:rsid w:val="00EE4D78"/>
    <w:rsid w:val="00EE4F43"/>
    <w:rsid w:val="00EE5496"/>
    <w:rsid w:val="00EE67ED"/>
    <w:rsid w:val="00EE6F63"/>
    <w:rsid w:val="00EE708E"/>
    <w:rsid w:val="00EF07A1"/>
    <w:rsid w:val="00EF1433"/>
    <w:rsid w:val="00EF1FB5"/>
    <w:rsid w:val="00EF3DEB"/>
    <w:rsid w:val="00EF5A69"/>
    <w:rsid w:val="00EF6B0B"/>
    <w:rsid w:val="00F006C2"/>
    <w:rsid w:val="00F010C7"/>
    <w:rsid w:val="00F012F9"/>
    <w:rsid w:val="00F01F8F"/>
    <w:rsid w:val="00F02441"/>
    <w:rsid w:val="00F04174"/>
    <w:rsid w:val="00F049FA"/>
    <w:rsid w:val="00F051D6"/>
    <w:rsid w:val="00F0578F"/>
    <w:rsid w:val="00F058B9"/>
    <w:rsid w:val="00F05E9D"/>
    <w:rsid w:val="00F079FF"/>
    <w:rsid w:val="00F07D9B"/>
    <w:rsid w:val="00F11D23"/>
    <w:rsid w:val="00F13C58"/>
    <w:rsid w:val="00F147CE"/>
    <w:rsid w:val="00F165BA"/>
    <w:rsid w:val="00F2052C"/>
    <w:rsid w:val="00F20C1C"/>
    <w:rsid w:val="00F2130B"/>
    <w:rsid w:val="00F21AA0"/>
    <w:rsid w:val="00F223FA"/>
    <w:rsid w:val="00F228D0"/>
    <w:rsid w:val="00F2567A"/>
    <w:rsid w:val="00F26FE2"/>
    <w:rsid w:val="00F270BD"/>
    <w:rsid w:val="00F30650"/>
    <w:rsid w:val="00F30927"/>
    <w:rsid w:val="00F30BF7"/>
    <w:rsid w:val="00F333DB"/>
    <w:rsid w:val="00F337F1"/>
    <w:rsid w:val="00F34214"/>
    <w:rsid w:val="00F34ECF"/>
    <w:rsid w:val="00F352CF"/>
    <w:rsid w:val="00F35E9E"/>
    <w:rsid w:val="00F35F46"/>
    <w:rsid w:val="00F36724"/>
    <w:rsid w:val="00F426C1"/>
    <w:rsid w:val="00F42B8C"/>
    <w:rsid w:val="00F4558B"/>
    <w:rsid w:val="00F461AC"/>
    <w:rsid w:val="00F46821"/>
    <w:rsid w:val="00F528D9"/>
    <w:rsid w:val="00F5341D"/>
    <w:rsid w:val="00F53762"/>
    <w:rsid w:val="00F5486D"/>
    <w:rsid w:val="00F54FDA"/>
    <w:rsid w:val="00F5688A"/>
    <w:rsid w:val="00F569FD"/>
    <w:rsid w:val="00F57257"/>
    <w:rsid w:val="00F5743B"/>
    <w:rsid w:val="00F57DF5"/>
    <w:rsid w:val="00F610EB"/>
    <w:rsid w:val="00F62BA0"/>
    <w:rsid w:val="00F634B9"/>
    <w:rsid w:val="00F63A2B"/>
    <w:rsid w:val="00F6401B"/>
    <w:rsid w:val="00F64A93"/>
    <w:rsid w:val="00F65BC2"/>
    <w:rsid w:val="00F66D38"/>
    <w:rsid w:val="00F67567"/>
    <w:rsid w:val="00F675BB"/>
    <w:rsid w:val="00F67721"/>
    <w:rsid w:val="00F705BE"/>
    <w:rsid w:val="00F70A6F"/>
    <w:rsid w:val="00F712C9"/>
    <w:rsid w:val="00F71915"/>
    <w:rsid w:val="00F72683"/>
    <w:rsid w:val="00F7322F"/>
    <w:rsid w:val="00F76BCE"/>
    <w:rsid w:val="00F778DF"/>
    <w:rsid w:val="00F77BA3"/>
    <w:rsid w:val="00F80949"/>
    <w:rsid w:val="00F81C68"/>
    <w:rsid w:val="00F837E4"/>
    <w:rsid w:val="00F847DD"/>
    <w:rsid w:val="00F84C3A"/>
    <w:rsid w:val="00F84D73"/>
    <w:rsid w:val="00F85D6E"/>
    <w:rsid w:val="00F86DB2"/>
    <w:rsid w:val="00F90409"/>
    <w:rsid w:val="00F92C1F"/>
    <w:rsid w:val="00F9431B"/>
    <w:rsid w:val="00F94C84"/>
    <w:rsid w:val="00F94FC9"/>
    <w:rsid w:val="00F951E5"/>
    <w:rsid w:val="00F95206"/>
    <w:rsid w:val="00F96CE4"/>
    <w:rsid w:val="00F97030"/>
    <w:rsid w:val="00F97617"/>
    <w:rsid w:val="00F97E12"/>
    <w:rsid w:val="00FA0967"/>
    <w:rsid w:val="00FA09E2"/>
    <w:rsid w:val="00FA2521"/>
    <w:rsid w:val="00FA2545"/>
    <w:rsid w:val="00FA5599"/>
    <w:rsid w:val="00FA58E4"/>
    <w:rsid w:val="00FA5A61"/>
    <w:rsid w:val="00FA5A90"/>
    <w:rsid w:val="00FA5CE6"/>
    <w:rsid w:val="00FA669F"/>
    <w:rsid w:val="00FA7568"/>
    <w:rsid w:val="00FA7689"/>
    <w:rsid w:val="00FA77A9"/>
    <w:rsid w:val="00FB022F"/>
    <w:rsid w:val="00FB0886"/>
    <w:rsid w:val="00FB0965"/>
    <w:rsid w:val="00FB0CFC"/>
    <w:rsid w:val="00FB12E6"/>
    <w:rsid w:val="00FB14E4"/>
    <w:rsid w:val="00FB17D7"/>
    <w:rsid w:val="00FB2AFA"/>
    <w:rsid w:val="00FB4B05"/>
    <w:rsid w:val="00FB4E08"/>
    <w:rsid w:val="00FB514B"/>
    <w:rsid w:val="00FB62C9"/>
    <w:rsid w:val="00FB73A6"/>
    <w:rsid w:val="00FB786F"/>
    <w:rsid w:val="00FB7D31"/>
    <w:rsid w:val="00FC08AA"/>
    <w:rsid w:val="00FC0B4B"/>
    <w:rsid w:val="00FC2CAA"/>
    <w:rsid w:val="00FC32BE"/>
    <w:rsid w:val="00FC42A8"/>
    <w:rsid w:val="00FC43A8"/>
    <w:rsid w:val="00FC43BC"/>
    <w:rsid w:val="00FC4CAA"/>
    <w:rsid w:val="00FC4E6C"/>
    <w:rsid w:val="00FC7615"/>
    <w:rsid w:val="00FC7A73"/>
    <w:rsid w:val="00FD1111"/>
    <w:rsid w:val="00FD13CB"/>
    <w:rsid w:val="00FD2235"/>
    <w:rsid w:val="00FD2D0C"/>
    <w:rsid w:val="00FD2FB6"/>
    <w:rsid w:val="00FD37F8"/>
    <w:rsid w:val="00FD595C"/>
    <w:rsid w:val="00FD60FF"/>
    <w:rsid w:val="00FD62E9"/>
    <w:rsid w:val="00FD6AF6"/>
    <w:rsid w:val="00FD7067"/>
    <w:rsid w:val="00FD7D58"/>
    <w:rsid w:val="00FE241E"/>
    <w:rsid w:val="00FE3A96"/>
    <w:rsid w:val="00FE3DF8"/>
    <w:rsid w:val="00FE5305"/>
    <w:rsid w:val="00FE6D23"/>
    <w:rsid w:val="00FE6E65"/>
    <w:rsid w:val="00FE738D"/>
    <w:rsid w:val="00FF1357"/>
    <w:rsid w:val="00FF2350"/>
    <w:rsid w:val="00FF2562"/>
    <w:rsid w:val="00FF2974"/>
    <w:rsid w:val="00FF2E97"/>
    <w:rsid w:val="00FF3064"/>
    <w:rsid w:val="00FF396C"/>
    <w:rsid w:val="00FF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695247"/>
    <w:pPr>
      <w:spacing w:after="100" w:afterAutospacing="1" w:line="300" w:lineRule="auto"/>
      <w:ind w:left="720"/>
      <w:jc w:val="both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HeadingBase"/>
    <w:next w:val="Normal"/>
    <w:link w:val="Heading1Char"/>
    <w:uiPriority w:val="99"/>
    <w:qFormat/>
    <w:rsid w:val="00706BBA"/>
    <w:pPr>
      <w:numPr>
        <w:numId w:val="3"/>
      </w:numPr>
      <w:pBdr>
        <w:top w:val="single" w:sz="48" w:space="3" w:color="FFFFFF"/>
        <w:left w:val="single" w:sz="6" w:space="3" w:color="FFFFFF"/>
        <w:bottom w:val="single" w:sz="6" w:space="3" w:color="FFFFFF"/>
      </w:pBdr>
      <w:shd w:val="clear" w:color="auto" w:fill="001551"/>
      <w:tabs>
        <w:tab w:val="clear" w:pos="1440"/>
        <w:tab w:val="num" w:pos="360"/>
      </w:tabs>
      <w:spacing w:before="100" w:line="240" w:lineRule="auto"/>
      <w:ind w:left="170" w:hanging="170"/>
      <w:outlineLvl w:val="0"/>
    </w:pPr>
    <w:rPr>
      <w:rFonts w:ascii="Arial Black" w:hAnsi="Arial Black"/>
      <w:b w:val="0"/>
      <w:color w:val="FFFFFF"/>
      <w:spacing w:val="-10"/>
      <w:kern w:val="20"/>
      <w:sz w:val="24"/>
    </w:rPr>
  </w:style>
  <w:style w:type="paragraph" w:styleId="Heading2">
    <w:name w:val="heading 2"/>
    <w:basedOn w:val="HeadingBase"/>
    <w:next w:val="Normal"/>
    <w:link w:val="Heading2Char"/>
    <w:uiPriority w:val="99"/>
    <w:qFormat/>
    <w:rsid w:val="00706BBA"/>
    <w:pPr>
      <w:numPr>
        <w:ilvl w:val="1"/>
        <w:numId w:val="3"/>
      </w:numPr>
      <w:pBdr>
        <w:bottom w:val="single" w:sz="12" w:space="1" w:color="001551"/>
      </w:pBdr>
      <w:tabs>
        <w:tab w:val="clear" w:pos="1440"/>
        <w:tab w:val="num" w:pos="720"/>
      </w:tabs>
      <w:spacing w:before="100" w:line="240" w:lineRule="atLeast"/>
      <w:ind w:left="340" w:hanging="340"/>
      <w:outlineLvl w:val="1"/>
    </w:pPr>
    <w:rPr>
      <w:rFonts w:ascii="Arial Black" w:hAnsi="Arial Black"/>
      <w:b w:val="0"/>
      <w:color w:val="001551"/>
      <w:spacing w:val="-15"/>
    </w:rPr>
  </w:style>
  <w:style w:type="paragraph" w:styleId="Heading3">
    <w:name w:val="heading 3"/>
    <w:basedOn w:val="HeadingBase"/>
    <w:next w:val="Normal"/>
    <w:link w:val="Heading3Char"/>
    <w:uiPriority w:val="99"/>
    <w:qFormat/>
    <w:rsid w:val="00706BBA"/>
    <w:pPr>
      <w:numPr>
        <w:ilvl w:val="2"/>
        <w:numId w:val="3"/>
      </w:numPr>
      <w:tabs>
        <w:tab w:val="clear" w:pos="2160"/>
        <w:tab w:val="num" w:pos="1080"/>
      </w:tabs>
      <w:spacing w:before="0" w:after="120" w:line="240" w:lineRule="atLeast"/>
      <w:ind w:left="1080" w:hanging="1080"/>
      <w:outlineLvl w:val="2"/>
    </w:pPr>
    <w:rPr>
      <w:rFonts w:ascii="Arial Black" w:hAnsi="Arial Black"/>
      <w:b w:val="0"/>
      <w:color w:val="000000"/>
      <w:spacing w:val="-10"/>
      <w:sz w:val="20"/>
    </w:rPr>
  </w:style>
  <w:style w:type="paragraph" w:styleId="Heading4">
    <w:name w:val="heading 4"/>
    <w:basedOn w:val="HeadingBase"/>
    <w:next w:val="Normal"/>
    <w:link w:val="Heading4Char"/>
    <w:uiPriority w:val="99"/>
    <w:qFormat/>
    <w:rsid w:val="00706BBA"/>
    <w:pPr>
      <w:numPr>
        <w:ilvl w:val="3"/>
        <w:numId w:val="3"/>
      </w:numPr>
      <w:tabs>
        <w:tab w:val="clear" w:pos="2880"/>
        <w:tab w:val="num" w:pos="1080"/>
      </w:tabs>
      <w:spacing w:before="0" w:after="120" w:line="240" w:lineRule="atLeast"/>
      <w:ind w:left="1080" w:hanging="1080"/>
      <w:outlineLvl w:val="3"/>
    </w:pPr>
    <w:rPr>
      <w:b w:val="0"/>
      <w:bCs/>
      <w:color w:val="001551"/>
      <w:sz w:val="20"/>
    </w:rPr>
  </w:style>
  <w:style w:type="paragraph" w:styleId="Heading5">
    <w:name w:val="heading 5"/>
    <w:basedOn w:val="HeadingBase"/>
    <w:next w:val="Normal"/>
    <w:link w:val="Heading5Char"/>
    <w:uiPriority w:val="99"/>
    <w:qFormat/>
    <w:rsid w:val="00706BBA"/>
    <w:pPr>
      <w:numPr>
        <w:ilvl w:val="4"/>
        <w:numId w:val="3"/>
      </w:numPr>
      <w:tabs>
        <w:tab w:val="clear" w:pos="3600"/>
        <w:tab w:val="num" w:pos="1008"/>
        <w:tab w:val="left" w:pos="1080"/>
      </w:tabs>
      <w:spacing w:before="0" w:line="240" w:lineRule="atLeast"/>
      <w:ind w:left="1008" w:hanging="1008"/>
      <w:outlineLvl w:val="4"/>
    </w:pPr>
    <w:rPr>
      <w:color w:val="001551"/>
      <w:sz w:val="20"/>
    </w:rPr>
  </w:style>
  <w:style w:type="paragraph" w:styleId="Heading6">
    <w:name w:val="heading 6"/>
    <w:basedOn w:val="Heading5"/>
    <w:next w:val="Normal"/>
    <w:link w:val="Heading6Char"/>
    <w:uiPriority w:val="99"/>
    <w:qFormat/>
    <w:rsid w:val="00706BBA"/>
    <w:pPr>
      <w:outlineLvl w:val="5"/>
    </w:pPr>
    <w:rPr>
      <w:b w:val="0"/>
      <w:i/>
    </w:rPr>
  </w:style>
  <w:style w:type="paragraph" w:styleId="Heading7">
    <w:name w:val="heading 7"/>
    <w:basedOn w:val="HeadingBase"/>
    <w:next w:val="Normal"/>
    <w:link w:val="Heading7Char"/>
    <w:uiPriority w:val="99"/>
    <w:qFormat/>
    <w:rsid w:val="00706BBA"/>
    <w:pPr>
      <w:outlineLvl w:val="6"/>
    </w:pPr>
    <w:rPr>
      <w:sz w:val="20"/>
    </w:rPr>
  </w:style>
  <w:style w:type="paragraph" w:styleId="Heading8">
    <w:name w:val="heading 8"/>
    <w:basedOn w:val="HeadingBase"/>
    <w:next w:val="Normal"/>
    <w:link w:val="Heading8Char"/>
    <w:uiPriority w:val="99"/>
    <w:qFormat/>
    <w:rsid w:val="00706BBA"/>
    <w:pPr>
      <w:outlineLvl w:val="7"/>
    </w:pPr>
    <w:rPr>
      <w:i/>
      <w:sz w:val="20"/>
    </w:rPr>
  </w:style>
  <w:style w:type="paragraph" w:styleId="Heading9">
    <w:name w:val="heading 9"/>
    <w:basedOn w:val="HeadingBase"/>
    <w:next w:val="Normal"/>
    <w:link w:val="Heading9Char"/>
    <w:uiPriority w:val="99"/>
    <w:qFormat/>
    <w:rsid w:val="00706BBA"/>
    <w:pPr>
      <w:outlineLvl w:val="8"/>
    </w:pPr>
    <w:rPr>
      <w:color w:val="808080"/>
      <w:sz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4A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54A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27C7F"/>
    <w:rPr>
      <w:rFonts w:ascii="Arial Black" w:hAnsi="Arial Black" w:cs="Times New Roman"/>
      <w:color w:val="000000"/>
      <w:spacing w:val="-10"/>
      <w:kern w:val="28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54A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54A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54A4"/>
    <w:rPr>
      <w:rFonts w:asciiTheme="minorHAnsi" w:eastAsiaTheme="minorEastAsia" w:hAnsiTheme="minorHAnsi" w:cstheme="minorBidi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54A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54A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54A4"/>
    <w:rPr>
      <w:rFonts w:asciiTheme="majorHAnsi" w:eastAsiaTheme="majorEastAsia" w:hAnsiTheme="majorHAnsi" w:cstheme="majorBidi"/>
      <w:lang w:val="en-US" w:eastAsia="en-US"/>
    </w:rPr>
  </w:style>
  <w:style w:type="paragraph" w:customStyle="1" w:styleId="HeadingBase">
    <w:name w:val="Heading Base"/>
    <w:basedOn w:val="Normal"/>
    <w:next w:val="Normal"/>
    <w:uiPriority w:val="99"/>
    <w:rsid w:val="00706BBA"/>
    <w:pPr>
      <w:keepNext/>
      <w:keepLines/>
      <w:spacing w:before="140" w:line="220" w:lineRule="atLeast"/>
      <w:ind w:left="1080"/>
    </w:pPr>
    <w:rPr>
      <w:b/>
      <w:spacing w:val="-4"/>
      <w:kern w:val="28"/>
      <w:sz w:val="22"/>
    </w:rPr>
  </w:style>
  <w:style w:type="paragraph" w:customStyle="1" w:styleId="BlockQuotation">
    <w:name w:val="Block Quotation"/>
    <w:basedOn w:val="Normal"/>
    <w:uiPriority w:val="99"/>
    <w:rsid w:val="00706BBA"/>
    <w:pPr>
      <w:pBdr>
        <w:top w:val="single" w:sz="2" w:space="12" w:color="808080"/>
        <w:left w:val="single" w:sz="2" w:space="12" w:color="808080"/>
        <w:bottom w:val="single" w:sz="2" w:space="12" w:color="808080"/>
        <w:right w:val="single" w:sz="2" w:space="12" w:color="808080"/>
      </w:pBdr>
      <w:shd w:val="clear" w:color="auto" w:fill="FFFFCC"/>
      <w:spacing w:after="240" w:line="220" w:lineRule="atLeast"/>
      <w:ind w:left="1368" w:right="240"/>
    </w:pPr>
    <w:rPr>
      <w:rFonts w:ascii="Arial Narrow" w:hAnsi="Arial Narrow"/>
    </w:rPr>
  </w:style>
  <w:style w:type="paragraph" w:customStyle="1" w:styleId="Picture">
    <w:name w:val="Picture"/>
    <w:basedOn w:val="Normal"/>
    <w:next w:val="Caption"/>
    <w:uiPriority w:val="99"/>
    <w:rsid w:val="00706BBA"/>
    <w:pPr>
      <w:keepNext/>
      <w:ind w:left="1080"/>
    </w:pPr>
    <w:rPr>
      <w:spacing w:val="-5"/>
    </w:rPr>
  </w:style>
  <w:style w:type="paragraph" w:styleId="Caption">
    <w:name w:val="caption"/>
    <w:basedOn w:val="Picture"/>
    <w:next w:val="Normal"/>
    <w:uiPriority w:val="99"/>
    <w:qFormat/>
    <w:rsid w:val="00706BBA"/>
    <w:pPr>
      <w:pBdr>
        <w:bottom w:val="single" w:sz="2" w:space="1" w:color="808080"/>
      </w:pBdr>
      <w:spacing w:before="100" w:beforeAutospacing="1" w:after="120"/>
      <w:ind w:left="720"/>
    </w:pPr>
    <w:rPr>
      <w:rFonts w:ascii="Arial Narrow" w:hAnsi="Arial Narrow"/>
      <w:spacing w:val="0"/>
    </w:rPr>
  </w:style>
  <w:style w:type="paragraph" w:styleId="Title">
    <w:name w:val="Title"/>
    <w:basedOn w:val="HeadingBase"/>
    <w:next w:val="Subtitle"/>
    <w:link w:val="TitleChar"/>
    <w:uiPriority w:val="99"/>
    <w:qFormat/>
    <w:rsid w:val="00706BBA"/>
    <w:pPr>
      <w:spacing w:before="220" w:after="60" w:line="320" w:lineRule="atLeast"/>
      <w:ind w:left="0"/>
    </w:pPr>
    <w:rPr>
      <w:rFonts w:ascii="Arial Black" w:hAnsi="Arial Black"/>
      <w:color w:val="001551"/>
      <w:spacing w:val="-30"/>
      <w:sz w:val="40"/>
    </w:rPr>
  </w:style>
  <w:style w:type="character" w:customStyle="1" w:styleId="TitleChar">
    <w:name w:val="Title Char"/>
    <w:basedOn w:val="DefaultParagraphFont"/>
    <w:link w:val="Title"/>
    <w:uiPriority w:val="10"/>
    <w:rsid w:val="00FF54A4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paragraph" w:styleId="Subtitle">
    <w:name w:val="Subtitle"/>
    <w:basedOn w:val="Title"/>
    <w:next w:val="Normal"/>
    <w:link w:val="SubtitleChar"/>
    <w:uiPriority w:val="99"/>
    <w:qFormat/>
    <w:rsid w:val="00706BBA"/>
    <w:pPr>
      <w:spacing w:before="60" w:after="120" w:line="340" w:lineRule="atLeast"/>
    </w:pPr>
    <w:rPr>
      <w:rFonts w:ascii="Arial" w:hAnsi="Arial"/>
      <w:b w:val="0"/>
      <w:color w:val="C61217"/>
      <w:spacing w:val="-16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FF54A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customStyle="1" w:styleId="ChapterSubtitle">
    <w:name w:val="Chapter Subtitle"/>
    <w:basedOn w:val="Subtitle"/>
    <w:uiPriority w:val="99"/>
    <w:rsid w:val="00706BBA"/>
  </w:style>
  <w:style w:type="paragraph" w:customStyle="1" w:styleId="CompanyName">
    <w:name w:val="Company Name"/>
    <w:basedOn w:val="Normal"/>
    <w:uiPriority w:val="99"/>
    <w:rsid w:val="00706BBA"/>
    <w:pPr>
      <w:keepNext/>
      <w:keepLines/>
      <w:spacing w:line="220" w:lineRule="atLeast"/>
      <w:ind w:left="0"/>
    </w:pPr>
    <w:rPr>
      <w:rFonts w:ascii="Arial Black" w:hAnsi="Arial Black"/>
      <w:color w:val="C61217"/>
      <w:spacing w:val="-25"/>
      <w:kern w:val="28"/>
      <w:sz w:val="32"/>
    </w:rPr>
  </w:style>
  <w:style w:type="paragraph" w:customStyle="1" w:styleId="ChapterTitle">
    <w:name w:val="Chapter Title"/>
    <w:basedOn w:val="Normal"/>
    <w:uiPriority w:val="99"/>
    <w:rsid w:val="00706BBA"/>
    <w:pPr>
      <w:spacing w:before="120" w:line="660" w:lineRule="exact"/>
      <w:ind w:left="0"/>
      <w:jc w:val="center"/>
    </w:pPr>
    <w:rPr>
      <w:rFonts w:ascii="Arial Black" w:hAnsi="Arial Black"/>
      <w:color w:val="FFFFFF"/>
      <w:spacing w:val="-40"/>
      <w:sz w:val="84"/>
    </w:rPr>
  </w:style>
  <w:style w:type="paragraph" w:customStyle="1" w:styleId="FootnoteBase">
    <w:name w:val="Footnote Base"/>
    <w:basedOn w:val="Normal"/>
    <w:uiPriority w:val="99"/>
    <w:rsid w:val="00706BBA"/>
    <w:pPr>
      <w:keepLines/>
      <w:spacing w:line="200" w:lineRule="atLeast"/>
      <w:ind w:left="1080"/>
    </w:pPr>
    <w:rPr>
      <w:spacing w:val="-5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06BBA"/>
    <w:pPr>
      <w:spacing w:before="100" w:beforeAutospacing="1" w:line="240" w:lineRule="auto"/>
      <w:ind w:left="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styleId="ListBullet">
    <w:name w:val="List Bullet"/>
    <w:basedOn w:val="Normal"/>
    <w:uiPriority w:val="99"/>
    <w:rsid w:val="00706BBA"/>
    <w:pPr>
      <w:numPr>
        <w:numId w:val="6"/>
      </w:numPr>
      <w:tabs>
        <w:tab w:val="left" w:pos="2520"/>
      </w:tabs>
    </w:pPr>
  </w:style>
  <w:style w:type="paragraph" w:customStyle="1" w:styleId="TitleCover">
    <w:name w:val="Title Cover"/>
    <w:basedOn w:val="HeadingBase"/>
    <w:next w:val="Normal"/>
    <w:uiPriority w:val="99"/>
    <w:rsid w:val="00706BBA"/>
    <w:pPr>
      <w:tabs>
        <w:tab w:val="left" w:pos="0"/>
      </w:tabs>
      <w:spacing w:before="240" w:after="500" w:line="640" w:lineRule="exact"/>
      <w:ind w:left="0"/>
    </w:pPr>
    <w:rPr>
      <w:rFonts w:ascii="Arial Black" w:hAnsi="Arial Black"/>
      <w:bCs/>
      <w:color w:val="C61217"/>
      <w:spacing w:val="0"/>
      <w:sz w:val="48"/>
    </w:rPr>
  </w:style>
  <w:style w:type="paragraph" w:styleId="DocumentMap">
    <w:name w:val="Document Map"/>
    <w:basedOn w:val="Normal"/>
    <w:link w:val="DocumentMapChar"/>
    <w:uiPriority w:val="99"/>
    <w:semiHidden/>
    <w:rsid w:val="00706BB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54A4"/>
    <w:rPr>
      <w:sz w:val="0"/>
      <w:szCs w:val="0"/>
      <w:lang w:val="en-US" w:eastAsia="en-US"/>
    </w:rPr>
  </w:style>
  <w:style w:type="character" w:styleId="Emphasis">
    <w:name w:val="Emphasis"/>
    <w:basedOn w:val="DefaultParagraphFont"/>
    <w:uiPriority w:val="99"/>
    <w:qFormat/>
    <w:rsid w:val="00706BBA"/>
    <w:rPr>
      <w:rFonts w:ascii="Arial Black" w:hAnsi="Arial Black" w:cs="Times New Roman"/>
      <w:spacing w:val="-4"/>
      <w:sz w:val="18"/>
    </w:rPr>
  </w:style>
  <w:style w:type="character" w:styleId="EndnoteReference">
    <w:name w:val="endnote reference"/>
    <w:basedOn w:val="DefaultParagraphFont"/>
    <w:uiPriority w:val="99"/>
    <w:semiHidden/>
    <w:rsid w:val="00706BBA"/>
    <w:rPr>
      <w:rFonts w:cs="Times New Roman"/>
      <w:vertAlign w:val="superscript"/>
    </w:rPr>
  </w:style>
  <w:style w:type="paragraph" w:styleId="EndnoteText">
    <w:name w:val="endnote text"/>
    <w:basedOn w:val="FootnoteBase"/>
    <w:link w:val="EndnoteTextChar"/>
    <w:uiPriority w:val="99"/>
    <w:semiHidden/>
    <w:rsid w:val="00706BBA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customStyle="1" w:styleId="TableText">
    <w:name w:val="Table Text"/>
    <w:basedOn w:val="Normal"/>
    <w:uiPriority w:val="99"/>
    <w:rsid w:val="00706BBA"/>
    <w:pPr>
      <w:spacing w:before="60" w:after="60" w:afterAutospacing="0" w:line="240" w:lineRule="auto"/>
      <w:ind w:left="72"/>
      <w:jc w:val="left"/>
    </w:pPr>
    <w:rPr>
      <w:spacing w:val="-5"/>
      <w:sz w:val="18"/>
    </w:rPr>
  </w:style>
  <w:style w:type="paragraph" w:styleId="Footer">
    <w:name w:val="footer"/>
    <w:basedOn w:val="Normal"/>
    <w:link w:val="FooterChar"/>
    <w:uiPriority w:val="99"/>
    <w:rsid w:val="00706BBA"/>
    <w:pPr>
      <w:keepLines/>
      <w:tabs>
        <w:tab w:val="left" w:pos="4320"/>
        <w:tab w:val="center" w:pos="8640"/>
      </w:tabs>
      <w:spacing w:line="240" w:lineRule="auto"/>
      <w:ind w:left="72"/>
    </w:pPr>
    <w:rPr>
      <w:color w:val="808080"/>
      <w:sz w:val="1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706BBA"/>
    <w:rPr>
      <w:rFonts w:cs="Times New Roman"/>
      <w:vertAlign w:val="superscript"/>
    </w:rPr>
  </w:style>
  <w:style w:type="paragraph" w:styleId="FootnoteText">
    <w:name w:val="footnote text"/>
    <w:basedOn w:val="FootnoteBase"/>
    <w:link w:val="FootnoteTextChar"/>
    <w:uiPriority w:val="99"/>
    <w:semiHidden/>
    <w:rsid w:val="00706BB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rsid w:val="00706BBA"/>
    <w:pPr>
      <w:keepLines/>
      <w:tabs>
        <w:tab w:val="center" w:pos="4320"/>
        <w:tab w:val="right" w:pos="8640"/>
      </w:tabs>
      <w:spacing w:before="100" w:beforeAutospacing="1" w:line="480" w:lineRule="auto"/>
      <w:ind w:left="0"/>
    </w:pPr>
    <w:rPr>
      <w:color w:val="808080"/>
      <w:sz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customStyle="1" w:styleId="TableHeader">
    <w:name w:val="Table Header"/>
    <w:basedOn w:val="Normal"/>
    <w:autoRedefine/>
    <w:uiPriority w:val="99"/>
    <w:rsid w:val="00706BBA"/>
    <w:pPr>
      <w:shd w:val="clear" w:color="auto" w:fill="001551"/>
      <w:spacing w:after="0" w:afterAutospacing="0" w:line="240" w:lineRule="auto"/>
      <w:ind w:left="0"/>
      <w:jc w:val="center"/>
    </w:pPr>
    <w:rPr>
      <w:rFonts w:ascii="Arial Black" w:hAnsi="Arial Black"/>
      <w:szCs w:val="18"/>
    </w:rPr>
  </w:style>
  <w:style w:type="paragraph" w:customStyle="1" w:styleId="StyleTableHeader">
    <w:name w:val="Style Table Header +"/>
    <w:basedOn w:val="TableHeader"/>
    <w:uiPriority w:val="99"/>
    <w:rsid w:val="00706BBA"/>
  </w:style>
  <w:style w:type="paragraph" w:customStyle="1" w:styleId="Simple">
    <w:name w:val="Simple"/>
    <w:basedOn w:val="Body"/>
    <w:uiPriority w:val="99"/>
    <w:rsid w:val="00706BBA"/>
    <w:pPr>
      <w:spacing w:before="100" w:beforeAutospacing="1" w:line="240" w:lineRule="auto"/>
      <w:ind w:left="0"/>
    </w:pPr>
    <w:rPr>
      <w:sz w:val="18"/>
      <w:szCs w:val="18"/>
    </w:rPr>
  </w:style>
  <w:style w:type="paragraph" w:customStyle="1" w:styleId="Body">
    <w:name w:val="Body"/>
    <w:aliases w:val="Paragraph"/>
    <w:basedOn w:val="Normal"/>
    <w:uiPriority w:val="99"/>
    <w:rsid w:val="00706BBA"/>
  </w:style>
  <w:style w:type="paragraph" w:customStyle="1" w:styleId="IndexBase">
    <w:name w:val="Index Base"/>
    <w:basedOn w:val="Normal"/>
    <w:uiPriority w:val="99"/>
    <w:rsid w:val="00706BBA"/>
    <w:pPr>
      <w:spacing w:line="240" w:lineRule="atLeast"/>
      <w:ind w:left="360" w:hanging="360"/>
    </w:pPr>
    <w:rPr>
      <w:spacing w:val="-5"/>
      <w:sz w:val="18"/>
    </w:rPr>
  </w:style>
  <w:style w:type="paragraph" w:styleId="Index1">
    <w:name w:val="index 1"/>
    <w:basedOn w:val="IndexBase"/>
    <w:autoRedefine/>
    <w:uiPriority w:val="99"/>
    <w:semiHidden/>
    <w:rsid w:val="00706BBA"/>
  </w:style>
  <w:style w:type="paragraph" w:styleId="Index2">
    <w:name w:val="index 2"/>
    <w:basedOn w:val="IndexBase"/>
    <w:autoRedefine/>
    <w:uiPriority w:val="99"/>
    <w:semiHidden/>
    <w:rsid w:val="00706BBA"/>
    <w:pPr>
      <w:spacing w:line="240" w:lineRule="auto"/>
      <w:ind w:left="720"/>
    </w:pPr>
  </w:style>
  <w:style w:type="paragraph" w:styleId="Index3">
    <w:name w:val="index 3"/>
    <w:basedOn w:val="IndexBase"/>
    <w:autoRedefine/>
    <w:uiPriority w:val="99"/>
    <w:semiHidden/>
    <w:rsid w:val="00706BBA"/>
    <w:pPr>
      <w:spacing w:line="240" w:lineRule="auto"/>
      <w:ind w:left="1080"/>
    </w:pPr>
  </w:style>
  <w:style w:type="paragraph" w:styleId="Index4">
    <w:name w:val="index 4"/>
    <w:basedOn w:val="IndexBase"/>
    <w:autoRedefine/>
    <w:uiPriority w:val="99"/>
    <w:semiHidden/>
    <w:rsid w:val="00706BBA"/>
    <w:pPr>
      <w:spacing w:line="240" w:lineRule="auto"/>
      <w:ind w:left="1440"/>
    </w:pPr>
  </w:style>
  <w:style w:type="paragraph" w:styleId="Index5">
    <w:name w:val="index 5"/>
    <w:basedOn w:val="IndexBase"/>
    <w:autoRedefine/>
    <w:uiPriority w:val="99"/>
    <w:semiHidden/>
    <w:rsid w:val="00706BBA"/>
    <w:pPr>
      <w:spacing w:line="240" w:lineRule="auto"/>
      <w:ind w:left="1800"/>
    </w:pPr>
  </w:style>
  <w:style w:type="paragraph" w:styleId="IndexHeading">
    <w:name w:val="index heading"/>
    <w:basedOn w:val="HeadingBase"/>
    <w:next w:val="Index1"/>
    <w:uiPriority w:val="99"/>
    <w:semiHidden/>
    <w:rsid w:val="00706BBA"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character" w:customStyle="1" w:styleId="Lead-inEmphasis">
    <w:name w:val="Lead-in Emphasis"/>
    <w:uiPriority w:val="99"/>
    <w:rsid w:val="00706BBA"/>
    <w:rPr>
      <w:rFonts w:ascii="Arial Black" w:hAnsi="Arial Black" w:cs="Times New Roman"/>
      <w:spacing w:val="-4"/>
      <w:sz w:val="18"/>
    </w:rPr>
  </w:style>
  <w:style w:type="character" w:styleId="LineNumber">
    <w:name w:val="line number"/>
    <w:basedOn w:val="DefaultParagraphFont"/>
    <w:uiPriority w:val="99"/>
    <w:rsid w:val="00706BBA"/>
    <w:rPr>
      <w:rFonts w:cs="Times New Roman"/>
      <w:sz w:val="18"/>
    </w:rPr>
  </w:style>
  <w:style w:type="paragraph" w:styleId="List">
    <w:name w:val="List"/>
    <w:basedOn w:val="Normal"/>
    <w:uiPriority w:val="99"/>
    <w:rsid w:val="00706BBA"/>
    <w:pPr>
      <w:spacing w:after="240"/>
      <w:ind w:left="1440" w:hanging="360"/>
    </w:pPr>
  </w:style>
  <w:style w:type="paragraph" w:customStyle="1" w:styleId="BulletMindTree">
    <w:name w:val="BulletMindTree"/>
    <w:basedOn w:val="Normal"/>
    <w:uiPriority w:val="99"/>
    <w:rsid w:val="00706BBA"/>
    <w:pPr>
      <w:numPr>
        <w:numId w:val="5"/>
      </w:numPr>
      <w:tabs>
        <w:tab w:val="clear" w:pos="630"/>
        <w:tab w:val="num" w:pos="720"/>
      </w:tabs>
      <w:ind w:left="720"/>
    </w:pPr>
  </w:style>
  <w:style w:type="paragraph" w:styleId="NormalIndent">
    <w:name w:val="Normal Indent"/>
    <w:basedOn w:val="Normal"/>
    <w:uiPriority w:val="99"/>
    <w:rsid w:val="00706BBA"/>
    <w:pPr>
      <w:ind w:left="1440"/>
    </w:pPr>
  </w:style>
  <w:style w:type="paragraph" w:customStyle="1" w:styleId="ReturnAddress">
    <w:name w:val="Return Address"/>
    <w:basedOn w:val="SectionHeading"/>
    <w:uiPriority w:val="99"/>
    <w:rsid w:val="00706BBA"/>
    <w:pPr>
      <w:numPr>
        <w:numId w:val="0"/>
      </w:numPr>
      <w:pBdr>
        <w:bottom w:val="single" w:sz="6" w:space="0" w:color="FFFFFF"/>
      </w:pBdr>
      <w:shd w:val="clear" w:color="auto" w:fill="auto"/>
      <w:spacing w:after="0"/>
      <w:jc w:val="center"/>
    </w:pPr>
    <w:rPr>
      <w:rFonts w:ascii="Arial" w:hAnsi="Arial" w:cs="Arial"/>
      <w:color w:val="000000"/>
      <w:spacing w:val="0"/>
      <w:sz w:val="16"/>
    </w:rPr>
  </w:style>
  <w:style w:type="paragraph" w:customStyle="1" w:styleId="SectionHeading">
    <w:name w:val="Section Heading"/>
    <w:basedOn w:val="Heading1"/>
    <w:uiPriority w:val="99"/>
    <w:rsid w:val="00706BBA"/>
  </w:style>
  <w:style w:type="paragraph" w:customStyle="1" w:styleId="SectionLabel">
    <w:name w:val="Section Label"/>
    <w:basedOn w:val="HeadingBase"/>
    <w:next w:val="Normal"/>
    <w:uiPriority w:val="99"/>
    <w:rsid w:val="00706BBA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SubtitleCover">
    <w:name w:val="Subtitle Cover"/>
    <w:basedOn w:val="TitleCover"/>
    <w:next w:val="Normal"/>
    <w:uiPriority w:val="99"/>
    <w:rsid w:val="00706BBA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835" w:right="835"/>
    </w:pPr>
    <w:rPr>
      <w:rFonts w:ascii="Arial" w:hAnsi="Arial"/>
      <w:b w:val="0"/>
      <w:spacing w:val="-30"/>
    </w:rPr>
  </w:style>
  <w:style w:type="character" w:customStyle="1" w:styleId="Superscript">
    <w:name w:val="Superscript"/>
    <w:uiPriority w:val="99"/>
    <w:rsid w:val="00706BBA"/>
    <w:rPr>
      <w:rFonts w:cs="Times New Roman"/>
      <w:b/>
      <w:vertAlign w:val="superscript"/>
    </w:rPr>
  </w:style>
  <w:style w:type="paragraph" w:styleId="TableofAuthorities">
    <w:name w:val="table of authorities"/>
    <w:basedOn w:val="Normal"/>
    <w:uiPriority w:val="99"/>
    <w:semiHidden/>
    <w:rsid w:val="00706BBA"/>
    <w:pPr>
      <w:tabs>
        <w:tab w:val="right" w:leader="dot" w:pos="7560"/>
      </w:tabs>
      <w:ind w:left="1440" w:hanging="360"/>
    </w:pPr>
  </w:style>
  <w:style w:type="paragraph" w:customStyle="1" w:styleId="TOCBase">
    <w:name w:val="TOC Base"/>
    <w:basedOn w:val="Normal"/>
    <w:uiPriority w:val="99"/>
    <w:rsid w:val="00706BBA"/>
    <w:pPr>
      <w:tabs>
        <w:tab w:val="right" w:leader="dot" w:pos="6480"/>
      </w:tabs>
      <w:spacing w:after="120" w:line="240" w:lineRule="atLeast"/>
      <w:ind w:left="0"/>
    </w:pPr>
  </w:style>
  <w:style w:type="paragraph" w:styleId="TableofFigures">
    <w:name w:val="table of figures"/>
    <w:basedOn w:val="TOCBase"/>
    <w:uiPriority w:val="99"/>
    <w:semiHidden/>
    <w:rsid w:val="00706BBA"/>
    <w:pPr>
      <w:ind w:left="1440" w:hanging="360"/>
    </w:pPr>
  </w:style>
  <w:style w:type="paragraph" w:styleId="TOCHeading">
    <w:name w:val="TOC Heading"/>
    <w:basedOn w:val="Normal"/>
    <w:uiPriority w:val="99"/>
    <w:qFormat/>
    <w:rsid w:val="00706BBA"/>
    <w:pPr>
      <w:spacing w:after="360"/>
      <w:ind w:left="1077"/>
    </w:pPr>
    <w:rPr>
      <w:rFonts w:ascii="Arial Black" w:hAnsi="Arial Black"/>
      <w:color w:val="808080"/>
      <w:sz w:val="36"/>
    </w:rPr>
  </w:style>
  <w:style w:type="paragraph" w:styleId="TOC1">
    <w:name w:val="toc 1"/>
    <w:basedOn w:val="TOCBase"/>
    <w:autoRedefine/>
    <w:uiPriority w:val="99"/>
    <w:rsid w:val="00612553"/>
    <w:pPr>
      <w:tabs>
        <w:tab w:val="clear" w:pos="6480"/>
        <w:tab w:val="left" w:pos="450"/>
        <w:tab w:val="right" w:leader="dot" w:pos="8640"/>
      </w:tabs>
      <w:spacing w:after="0" w:afterAutospacing="0" w:line="360" w:lineRule="auto"/>
    </w:pPr>
    <w:rPr>
      <w:noProof/>
      <w:spacing w:val="-4"/>
    </w:rPr>
  </w:style>
  <w:style w:type="paragraph" w:styleId="TOC2">
    <w:name w:val="toc 2"/>
    <w:basedOn w:val="TOCBase"/>
    <w:autoRedefine/>
    <w:uiPriority w:val="99"/>
    <w:rsid w:val="00612553"/>
    <w:pPr>
      <w:tabs>
        <w:tab w:val="clear" w:pos="6480"/>
        <w:tab w:val="left" w:pos="1080"/>
        <w:tab w:val="right" w:leader="dot" w:pos="8640"/>
      </w:tabs>
      <w:spacing w:after="0" w:afterAutospacing="0" w:line="360" w:lineRule="auto"/>
      <w:ind w:left="446"/>
    </w:pPr>
    <w:rPr>
      <w:noProof/>
    </w:rPr>
  </w:style>
  <w:style w:type="paragraph" w:styleId="TOC3">
    <w:name w:val="toc 3"/>
    <w:basedOn w:val="TOCBase"/>
    <w:autoRedefine/>
    <w:uiPriority w:val="99"/>
    <w:semiHidden/>
    <w:rsid w:val="00706BBA"/>
    <w:pPr>
      <w:tabs>
        <w:tab w:val="clear" w:pos="6480"/>
        <w:tab w:val="left" w:pos="1200"/>
        <w:tab w:val="right" w:leader="dot" w:pos="8640"/>
      </w:tabs>
      <w:ind w:left="360"/>
    </w:pPr>
    <w:rPr>
      <w:noProof/>
    </w:rPr>
  </w:style>
  <w:style w:type="paragraph" w:styleId="TOC4">
    <w:name w:val="toc 4"/>
    <w:basedOn w:val="TOCBase"/>
    <w:autoRedefine/>
    <w:uiPriority w:val="99"/>
    <w:semiHidden/>
    <w:rsid w:val="00706BBA"/>
    <w:pPr>
      <w:ind w:left="360"/>
    </w:pPr>
  </w:style>
  <w:style w:type="paragraph" w:styleId="TOC5">
    <w:name w:val="toc 5"/>
    <w:basedOn w:val="TOCBase"/>
    <w:autoRedefine/>
    <w:uiPriority w:val="99"/>
    <w:semiHidden/>
    <w:rsid w:val="00706BBA"/>
    <w:pPr>
      <w:ind w:left="360"/>
    </w:pPr>
  </w:style>
  <w:style w:type="paragraph" w:customStyle="1" w:styleId="CustomerName">
    <w:name w:val="Customer Name"/>
    <w:basedOn w:val="TitleCover"/>
    <w:uiPriority w:val="99"/>
    <w:rsid w:val="00706BBA"/>
    <w:rPr>
      <w:color w:val="001551"/>
      <w:spacing w:val="-24"/>
      <w:sz w:val="72"/>
    </w:rPr>
  </w:style>
  <w:style w:type="paragraph" w:customStyle="1" w:styleId="ProjectName">
    <w:name w:val="Project Name"/>
    <w:basedOn w:val="SubtitleCover"/>
    <w:uiPriority w:val="99"/>
    <w:rsid w:val="00706BBA"/>
    <w:pPr>
      <w:pBdr>
        <w:top w:val="none" w:sz="0" w:space="0" w:color="auto"/>
      </w:pBdr>
      <w:ind w:left="0"/>
    </w:pPr>
    <w:rPr>
      <w:rFonts w:ascii="Arial Black" w:hAnsi="Arial Black"/>
      <w:b/>
      <w:bCs w:val="0"/>
      <w:color w:val="001551"/>
      <w:spacing w:val="0"/>
    </w:rPr>
  </w:style>
  <w:style w:type="paragraph" w:customStyle="1" w:styleId="VersionInfo">
    <w:name w:val="Version Info"/>
    <w:basedOn w:val="Normal"/>
    <w:uiPriority w:val="99"/>
    <w:rsid w:val="00706BBA"/>
    <w:pPr>
      <w:ind w:left="0"/>
    </w:pPr>
    <w:rPr>
      <w:rFonts w:ascii="Arial Black" w:hAnsi="Arial Black"/>
      <w:color w:val="999999"/>
      <w:sz w:val="36"/>
    </w:rPr>
  </w:style>
  <w:style w:type="paragraph" w:customStyle="1" w:styleId="CoverVersion">
    <w:name w:val="Cover Version"/>
    <w:next w:val="CoverFooter"/>
    <w:uiPriority w:val="99"/>
    <w:rsid w:val="00706BBA"/>
    <w:rPr>
      <w:rFonts w:ascii="Arial Black" w:hAnsi="Arial Black"/>
      <w:color w:val="999999"/>
      <w:sz w:val="36"/>
      <w:szCs w:val="20"/>
      <w:lang w:val="en-US" w:eastAsia="en-US"/>
    </w:rPr>
  </w:style>
  <w:style w:type="paragraph" w:customStyle="1" w:styleId="CoverFooter">
    <w:name w:val="Cover Footer"/>
    <w:basedOn w:val="Footer"/>
    <w:uiPriority w:val="99"/>
    <w:rsid w:val="00706BBA"/>
    <w:pPr>
      <w:tabs>
        <w:tab w:val="clear" w:pos="8640"/>
        <w:tab w:val="left" w:pos="4962"/>
      </w:tabs>
      <w:ind w:left="0"/>
    </w:pPr>
    <w:rPr>
      <w:b/>
      <w:bCs/>
      <w:sz w:val="24"/>
    </w:rPr>
  </w:style>
  <w:style w:type="paragraph" w:customStyle="1" w:styleId="CoverDocumentName">
    <w:name w:val="Cover Document Name"/>
    <w:basedOn w:val="TitleCover"/>
    <w:uiPriority w:val="99"/>
    <w:rsid w:val="00706BBA"/>
    <w:pPr>
      <w:spacing w:before="6000" w:after="120"/>
    </w:pPr>
  </w:style>
  <w:style w:type="paragraph" w:customStyle="1" w:styleId="CoverCustomerName">
    <w:name w:val="Cover Customer Name"/>
    <w:basedOn w:val="CustomerName"/>
    <w:uiPriority w:val="99"/>
    <w:rsid w:val="00706BBA"/>
    <w:pPr>
      <w:spacing w:before="1560" w:after="0"/>
    </w:pPr>
    <w:rPr>
      <w:spacing w:val="-28"/>
      <w:sz w:val="66"/>
    </w:rPr>
  </w:style>
  <w:style w:type="paragraph" w:customStyle="1" w:styleId="CoverProjectName">
    <w:name w:val="Cover Project Name"/>
    <w:basedOn w:val="ProjectName"/>
    <w:uiPriority w:val="99"/>
    <w:rsid w:val="00706BBA"/>
    <w:rPr>
      <w:spacing w:val="-28"/>
    </w:rPr>
  </w:style>
  <w:style w:type="paragraph" w:customStyle="1" w:styleId="CoverMindTree">
    <w:name w:val="Cover MindTree"/>
    <w:basedOn w:val="VersionInfo"/>
    <w:uiPriority w:val="99"/>
    <w:rsid w:val="00706BBA"/>
  </w:style>
  <w:style w:type="character" w:styleId="Hyperlink">
    <w:name w:val="Hyperlink"/>
    <w:basedOn w:val="DefaultParagraphFont"/>
    <w:uiPriority w:val="99"/>
    <w:rsid w:val="00706BBA"/>
    <w:rPr>
      <w:rFonts w:cs="Times New Roman"/>
      <w:color w:val="0000FF"/>
      <w:u w:val="single"/>
    </w:rPr>
  </w:style>
  <w:style w:type="paragraph" w:styleId="TOC6">
    <w:name w:val="toc 6"/>
    <w:basedOn w:val="Normal"/>
    <w:next w:val="Normal"/>
    <w:autoRedefine/>
    <w:uiPriority w:val="99"/>
    <w:semiHidden/>
    <w:rsid w:val="00706BBA"/>
    <w:pPr>
      <w:ind w:left="1000"/>
    </w:pPr>
  </w:style>
  <w:style w:type="paragraph" w:styleId="TOC7">
    <w:name w:val="toc 7"/>
    <w:basedOn w:val="Normal"/>
    <w:next w:val="Normal"/>
    <w:autoRedefine/>
    <w:uiPriority w:val="99"/>
    <w:semiHidden/>
    <w:rsid w:val="00706BBA"/>
    <w:pPr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706BBA"/>
    <w:pPr>
      <w:ind w:left="1400"/>
    </w:pPr>
  </w:style>
  <w:style w:type="paragraph" w:styleId="TOC9">
    <w:name w:val="toc 9"/>
    <w:basedOn w:val="Normal"/>
    <w:next w:val="Normal"/>
    <w:autoRedefine/>
    <w:uiPriority w:val="99"/>
    <w:semiHidden/>
    <w:rsid w:val="00706BBA"/>
    <w:pPr>
      <w:ind w:left="1600"/>
    </w:pPr>
  </w:style>
  <w:style w:type="character" w:styleId="FollowedHyperlink">
    <w:name w:val="FollowedHyperlink"/>
    <w:basedOn w:val="DefaultParagraphFont"/>
    <w:uiPriority w:val="99"/>
    <w:rsid w:val="00706BBA"/>
    <w:rPr>
      <w:rFonts w:cs="Times New Roman"/>
      <w:color w:val="800080"/>
      <w:u w:val="single"/>
    </w:rPr>
  </w:style>
  <w:style w:type="paragraph" w:customStyle="1" w:styleId="CoverDocumentInfo">
    <w:name w:val="Cover Document Info"/>
    <w:basedOn w:val="Heading1"/>
    <w:next w:val="CommentText"/>
    <w:uiPriority w:val="99"/>
    <w:rsid w:val="00706BBA"/>
    <w:pPr>
      <w:numPr>
        <w:numId w:val="0"/>
      </w:numPr>
      <w:pBdr>
        <w:top w:val="none" w:sz="0" w:space="0" w:color="auto"/>
        <w:left w:val="none" w:sz="0" w:space="0" w:color="auto"/>
        <w:bottom w:val="single" w:sz="2" w:space="1" w:color="808080"/>
      </w:pBdr>
      <w:shd w:val="clear" w:color="auto" w:fill="auto"/>
      <w:spacing w:before="240" w:after="60"/>
    </w:pPr>
    <w:rPr>
      <w:color w:val="808080"/>
      <w:spacing w:val="0"/>
    </w:rPr>
  </w:style>
  <w:style w:type="paragraph" w:styleId="BlockText">
    <w:name w:val="Block Text"/>
    <w:basedOn w:val="Normal"/>
    <w:uiPriority w:val="99"/>
    <w:rsid w:val="00706BBA"/>
    <w:pPr>
      <w:spacing w:after="120"/>
      <w:ind w:left="1440" w:right="1440"/>
    </w:pPr>
  </w:style>
  <w:style w:type="paragraph" w:customStyle="1" w:styleId="Appendix">
    <w:name w:val="Appendix"/>
    <w:basedOn w:val="Heading1"/>
    <w:next w:val="Normal"/>
    <w:uiPriority w:val="99"/>
    <w:rsid w:val="00706BBA"/>
    <w:pPr>
      <w:pageBreakBefore/>
      <w:shd w:val="clear" w:color="auto" w:fill="808080"/>
      <w:tabs>
        <w:tab w:val="clear" w:pos="360"/>
        <w:tab w:val="left" w:pos="1800"/>
      </w:tabs>
      <w:ind w:left="360" w:hanging="360"/>
    </w:pPr>
  </w:style>
  <w:style w:type="paragraph" w:customStyle="1" w:styleId="ReturnAddressHeading">
    <w:name w:val="Return Address Heading"/>
    <w:basedOn w:val="ChapterSubtitle"/>
    <w:uiPriority w:val="99"/>
    <w:rsid w:val="00706BBA"/>
    <w:pPr>
      <w:pageBreakBefore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706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4A4"/>
    <w:rPr>
      <w:sz w:val="0"/>
      <w:szCs w:val="0"/>
      <w:lang w:val="en-US" w:eastAsia="en-US"/>
    </w:rPr>
  </w:style>
  <w:style w:type="paragraph" w:customStyle="1" w:styleId="tabletext0">
    <w:name w:val="tabletext"/>
    <w:basedOn w:val="Normal"/>
    <w:uiPriority w:val="99"/>
    <w:rsid w:val="00706BBA"/>
    <w:pPr>
      <w:spacing w:before="120" w:after="120" w:afterAutospacing="0" w:line="240" w:lineRule="auto"/>
      <w:ind w:left="0"/>
    </w:pPr>
    <w:rPr>
      <w:rFonts w:ascii="Trebuchet MS" w:hAnsi="Trebuchet MS"/>
      <w:sz w:val="18"/>
      <w:szCs w:val="24"/>
    </w:rPr>
  </w:style>
  <w:style w:type="paragraph" w:customStyle="1" w:styleId="Table-Heading-Row">
    <w:name w:val="Table-Heading-Row"/>
    <w:basedOn w:val="Normal"/>
    <w:autoRedefine/>
    <w:uiPriority w:val="99"/>
    <w:rsid w:val="00706BBA"/>
    <w:pPr>
      <w:spacing w:after="0" w:afterAutospacing="0" w:line="240" w:lineRule="auto"/>
      <w:ind w:left="0"/>
    </w:pPr>
    <w:rPr>
      <w:rFonts w:ascii="Trebuchet MS" w:hAnsi="Trebuchet MS"/>
      <w:b/>
      <w:color w:val="FFFFFF"/>
      <w:szCs w:val="24"/>
    </w:rPr>
  </w:style>
  <w:style w:type="paragraph" w:customStyle="1" w:styleId="Table-Heading-Centered">
    <w:name w:val="Table-Heading-Centered"/>
    <w:basedOn w:val="Normal"/>
    <w:autoRedefine/>
    <w:uiPriority w:val="99"/>
    <w:rsid w:val="00706BBA"/>
    <w:pPr>
      <w:spacing w:before="60" w:after="0" w:afterAutospacing="0" w:line="240" w:lineRule="auto"/>
      <w:ind w:left="0"/>
      <w:jc w:val="center"/>
    </w:pPr>
    <w:rPr>
      <w:rFonts w:ascii="Trebuchet MS" w:eastAsia="MS Mincho" w:hAnsi="Trebuchet MS"/>
      <w:b/>
      <w:sz w:val="18"/>
    </w:rPr>
  </w:style>
  <w:style w:type="paragraph" w:customStyle="1" w:styleId="Default">
    <w:name w:val="Default"/>
    <w:uiPriority w:val="99"/>
    <w:rsid w:val="00706BBA"/>
    <w:pPr>
      <w:autoSpaceDE w:val="0"/>
      <w:autoSpaceDN w:val="0"/>
      <w:adjustRightInd w:val="0"/>
    </w:pPr>
    <w:rPr>
      <w:rFonts w:ascii="TrebuchetMS" w:hAnsi="TrebuchetMS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706BBA"/>
    <w:pPr>
      <w:pBdr>
        <w:top w:val="single" w:sz="6" w:space="1" w:color="999999"/>
        <w:left w:val="single" w:sz="6" w:space="4" w:color="999999"/>
        <w:bottom w:val="single" w:sz="6" w:space="1" w:color="999999"/>
        <w:right w:val="single" w:sz="6" w:space="4" w:color="999999"/>
      </w:pBdr>
      <w:spacing w:before="240" w:after="240" w:afterAutospacing="0" w:line="240" w:lineRule="auto"/>
      <w:ind w:left="0"/>
    </w:pPr>
    <w:rPr>
      <w:rFonts w:ascii="Trebuchet MS" w:eastAsia="MS Mincho" w:hAnsi="Trebuchet MS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06BB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54A4"/>
    <w:rPr>
      <w:rFonts w:ascii="Arial" w:hAnsi="Arial"/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706BBA"/>
    <w:pPr>
      <w:spacing w:after="0" w:afterAutospacing="0" w:line="240" w:lineRule="auto"/>
      <w:ind w:left="0"/>
      <w:jc w:val="left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54A4"/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nor">
    <w:name w:val="nor"/>
    <w:basedOn w:val="Heading3"/>
    <w:uiPriority w:val="99"/>
    <w:rsid w:val="00706BBA"/>
    <w:pPr>
      <w:numPr>
        <w:ilvl w:val="0"/>
        <w:numId w:val="0"/>
      </w:numPr>
      <w:ind w:firstLine="720"/>
    </w:pPr>
    <w:rPr>
      <w:rFonts w:cs="Arial"/>
    </w:rPr>
  </w:style>
  <w:style w:type="character" w:customStyle="1" w:styleId="EmailStyle95">
    <w:name w:val="EmailStyle116"/>
    <w:aliases w:val="EmailStyle116"/>
    <w:basedOn w:val="DefaultParagraphFont"/>
    <w:uiPriority w:val="99"/>
    <w:semiHidden/>
    <w:personal/>
    <w:rsid w:val="00D74D9F"/>
    <w:rPr>
      <w:rFonts w:ascii="Arial" w:hAnsi="Arial" w:cs="Arial"/>
      <w:color w:val="auto"/>
      <w:sz w:val="20"/>
      <w:szCs w:val="20"/>
    </w:rPr>
  </w:style>
  <w:style w:type="character" w:styleId="Strong">
    <w:name w:val="Strong"/>
    <w:basedOn w:val="DefaultParagraphFont"/>
    <w:uiPriority w:val="99"/>
    <w:qFormat/>
    <w:rsid w:val="003F79AD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E807A4"/>
    <w:pPr>
      <w:spacing w:after="100" w:afterAutospacing="1" w:line="300" w:lineRule="auto"/>
      <w:ind w:left="720"/>
      <w:jc w:val="both"/>
    </w:pPr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98">
    <w:name w:val="EmailStyle119"/>
    <w:aliases w:val="EmailStyle119"/>
    <w:basedOn w:val="DefaultParagraphFont"/>
    <w:uiPriority w:val="99"/>
    <w:semiHidden/>
    <w:personal/>
    <w:rsid w:val="00E807A4"/>
    <w:rPr>
      <w:rFonts w:ascii="Tahoma" w:hAnsi="Tahoma" w:cs="Tahoma"/>
      <w:b/>
      <w:bCs/>
      <w:color w:val="0000FF"/>
      <w:sz w:val="22"/>
      <w:szCs w:val="22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rsid w:val="008C05AD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C05AD"/>
    <w:pPr>
      <w:spacing w:before="0" w:beforeAutospacing="0" w:line="300" w:lineRule="auto"/>
      <w:ind w:left="72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4A4"/>
    <w:rPr>
      <w:b/>
      <w:bCs/>
    </w:rPr>
  </w:style>
  <w:style w:type="paragraph" w:styleId="ListParagraph">
    <w:name w:val="List Paragraph"/>
    <w:basedOn w:val="Normal"/>
    <w:uiPriority w:val="99"/>
    <w:qFormat/>
    <w:rsid w:val="00A32BBD"/>
  </w:style>
  <w:style w:type="character" w:customStyle="1" w:styleId="EmailStyle103">
    <w:name w:val="EmailStyle124"/>
    <w:aliases w:val="EmailStyle124"/>
    <w:basedOn w:val="DefaultParagraphFont"/>
    <w:uiPriority w:val="99"/>
    <w:semiHidden/>
    <w:personal/>
    <w:rsid w:val="00CA613E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73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ranjanl\Application%20Data\Microsoft\Templates\MindTree%20Docu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MindTree Document.dot</Template>
  <TotalTime>67</TotalTime>
  <Pages>1</Pages>
  <Words>383</Words>
  <Characters>2184</Characters>
  <Application>Microsoft Office Outlook</Application>
  <DocSecurity>0</DocSecurity>
  <Lines>0</Lines>
  <Paragraphs>0</Paragraphs>
  <ScaleCrop>false</ScaleCrop>
  <Manager>Manager's name here</Manager>
  <Company>MindTree Consulting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name here</dc:title>
  <dc:subject>Project name here</dc:subject>
  <dc:creator>Administrator</dc:creator>
  <cp:keywords>MindTree Consulting</cp:keywords>
  <dc:description/>
  <cp:lastModifiedBy>DAZY, Fabrice</cp:lastModifiedBy>
  <cp:revision>2</cp:revision>
  <cp:lastPrinted>2009-12-17T14:33:00Z</cp:lastPrinted>
  <dcterms:created xsi:type="dcterms:W3CDTF">2009-12-29T09:20:00Z</dcterms:created>
  <dcterms:modified xsi:type="dcterms:W3CDTF">2009-12-29T09:20:00Z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LCID">
    <vt:i4>1033</vt:i4>
  </property>
  <property fmtid="{D5CDD505-2E9C-101B-9397-08002B2CF9AE}" pid="4" name="TemplateVersion">
    <vt:r8>3.90003715674239E-303</vt:r8>
  </property>
  <property fmtid="{D5CDD505-2E9C-101B-9397-08002B2CF9AE}" pid="5" name="Publisher">
    <vt:lpwstr>MindTree Consulting Private Limited</vt:lpwstr>
  </property>
  <property fmtid="{D5CDD505-2E9C-101B-9397-08002B2CF9AE}" pid="6" name="Editor">
    <vt:lpwstr>Anshuman Singh</vt:lpwstr>
  </property>
  <property fmtid="{D5CDD505-2E9C-101B-9397-08002B2CF9AE}" pid="7" name="Client" linkTarget="customerName">
    <vt:lpwstr>Carrier Corporation.</vt:lpwstr>
  </property>
</Properties>
</file>